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5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85"/>
      </w:tblGrid>
      <w:tr w:rsidR="00B74F76" w14:paraId="5B13A4B1" w14:textId="77777777" w:rsidTr="0048051F">
        <w:trPr>
          <w:trHeight w:val="558"/>
        </w:trPr>
        <w:tc>
          <w:tcPr>
            <w:tcW w:w="10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CB9B" w14:textId="77777777" w:rsidR="00B74F76" w:rsidRPr="00D80CD7" w:rsidRDefault="006B7782" w:rsidP="0048051F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D80CD7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Évaluation diagnostique : trigonométrie</w:t>
            </w:r>
          </w:p>
        </w:tc>
      </w:tr>
    </w:tbl>
    <w:p w14:paraId="1BA1FAA9" w14:textId="6610BEEE" w:rsidR="00B74F76" w:rsidRPr="0048051F" w:rsidRDefault="00B74F76">
      <w:pPr>
        <w:pStyle w:val="Standard"/>
        <w:rPr>
          <w:rFonts w:ascii="Times New Roman" w:hAnsi="Times New Roman" w:cs="Times New Roman"/>
        </w:rPr>
      </w:pPr>
    </w:p>
    <w:p w14:paraId="53D174C9" w14:textId="26E683E9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1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6D77704F" w14:textId="24B03CE1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</w:p>
    <w:p w14:paraId="4F17AFA3" w14:textId="30F310B4" w:rsidR="00C16283" w:rsidRPr="00D80CD7" w:rsidRDefault="00C16283" w:rsidP="00310F22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 xml:space="preserve">Placer sur la droite les points A, B et C d’abscisses respectives 5, -4 et </w:t>
      </w:r>
      <w:r w:rsidRPr="00D80CD7">
        <w:rPr>
          <w:rFonts w:asciiTheme="minorHAnsi" w:hAnsiTheme="minorHAnsi" w:cstheme="minorHAnsi"/>
        </w:rPr>
        <w:sym w:font="Symbol" w:char="F070"/>
      </w:r>
      <w:r w:rsidRPr="00D80CD7">
        <w:rPr>
          <w:rFonts w:asciiTheme="minorHAnsi" w:hAnsiTheme="minorHAnsi" w:cstheme="minorHAnsi"/>
        </w:rPr>
        <w:t>.</w:t>
      </w:r>
    </w:p>
    <w:p w14:paraId="031A8831" w14:textId="44D4080A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48778323" w14:textId="31DF3F38" w:rsidR="0048051F" w:rsidRDefault="0048051F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07744" behindDoc="0" locked="0" layoutInCell="1" allowOverlap="1" wp14:anchorId="6A4952AA" wp14:editId="1217F321">
                <wp:simplePos x="0" y="0"/>
                <wp:positionH relativeFrom="column">
                  <wp:posOffset>247734</wp:posOffset>
                </wp:positionH>
                <wp:positionV relativeFrom="paragraph">
                  <wp:posOffset>98947</wp:posOffset>
                </wp:positionV>
                <wp:extent cx="6153150" cy="174303"/>
                <wp:effectExtent l="0" t="0" r="38100" b="35560"/>
                <wp:wrapNone/>
                <wp:docPr id="853498318" name="Groupe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3150" cy="174303"/>
                          <a:chOff x="0" y="0"/>
                          <a:chExt cx="6153150" cy="144780"/>
                        </a:xfrm>
                      </wpg:grpSpPr>
                      <wps:wsp>
                        <wps:cNvPr id="1283234879" name="Connecteur droit 2"/>
                        <wps:cNvCnPr/>
                        <wps:spPr>
                          <a:xfrm>
                            <a:off x="0" y="72172"/>
                            <a:ext cx="615315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000000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7418645" name="Connecteur droit 3"/>
                        <wps:cNvCnPr/>
                        <wps:spPr>
                          <a:xfrm>
                            <a:off x="362538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1164714" name="Connecteur droit 4"/>
                        <wps:cNvCnPr/>
                        <wps:spPr>
                          <a:xfrm>
                            <a:off x="543806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5252025" name="Connecteur droit 5"/>
                        <wps:cNvCnPr/>
                        <wps:spPr>
                          <a:xfrm>
                            <a:off x="39879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0915774" name="Connecteur droit 6"/>
                        <wps:cNvCnPr/>
                        <wps:spPr>
                          <a:xfrm>
                            <a:off x="43504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5310706" name="Connecteur droit 7"/>
                        <wps:cNvCnPr/>
                        <wps:spPr>
                          <a:xfrm>
                            <a:off x="47129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589156" name="Connecteur droit 8"/>
                        <wps:cNvCnPr/>
                        <wps:spPr>
                          <a:xfrm>
                            <a:off x="50755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1984771" name="Connecteur droit 9"/>
                        <wps:cNvCnPr/>
                        <wps:spPr>
                          <a:xfrm>
                            <a:off x="58006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248978" name="Connecteur droit 10"/>
                        <wps:cNvCnPr/>
                        <wps:spPr>
                          <a:xfrm>
                            <a:off x="61631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8526506" name="Connecteur droit 11"/>
                        <wps:cNvCnPr/>
                        <wps:spPr>
                          <a:xfrm>
                            <a:off x="65256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3149857" name="Connecteur droit 12"/>
                        <wps:cNvCnPr/>
                        <wps:spPr>
                          <a:xfrm>
                            <a:off x="6888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988589" name="Connecteur droit 13"/>
                        <wps:cNvCnPr/>
                        <wps:spPr>
                          <a:xfrm>
                            <a:off x="725075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2575483" name="Connecteur droit 14"/>
                        <wps:cNvCnPr/>
                        <wps:spPr>
                          <a:xfrm>
                            <a:off x="906344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078189" name="Connecteur droit 15"/>
                        <wps:cNvCnPr/>
                        <wps:spPr>
                          <a:xfrm>
                            <a:off x="7613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2449789" name="Connecteur droit 16"/>
                        <wps:cNvCnPr/>
                        <wps:spPr>
                          <a:xfrm>
                            <a:off x="7975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030793" name="Connecteur droit 17"/>
                        <wps:cNvCnPr/>
                        <wps:spPr>
                          <a:xfrm>
                            <a:off x="8338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7763289" name="Connecteur droit 18"/>
                        <wps:cNvCnPr/>
                        <wps:spPr>
                          <a:xfrm>
                            <a:off x="87009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937653" name="Connecteur droit 19"/>
                        <wps:cNvCnPr/>
                        <wps:spPr>
                          <a:xfrm>
                            <a:off x="9425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2850950" name="Connecteur droit 20"/>
                        <wps:cNvCnPr/>
                        <wps:spPr>
                          <a:xfrm>
                            <a:off x="97885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8294306" name="Connecteur droit 21"/>
                        <wps:cNvCnPr/>
                        <wps:spPr>
                          <a:xfrm>
                            <a:off x="101510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5212685" name="Connecteur droit 22"/>
                        <wps:cNvCnPr/>
                        <wps:spPr>
                          <a:xfrm>
                            <a:off x="105135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718175" name="Connecteur droit 23"/>
                        <wps:cNvCnPr/>
                        <wps:spPr>
                          <a:xfrm>
                            <a:off x="108761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0975869" name="Connecteur droit 24"/>
                        <wps:cNvCnPr/>
                        <wps:spPr>
                          <a:xfrm>
                            <a:off x="1268881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8986271" name="Connecteur droit 25"/>
                        <wps:cNvCnPr/>
                        <wps:spPr>
                          <a:xfrm>
                            <a:off x="112386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445548" name="Connecteur droit 26"/>
                        <wps:cNvCnPr/>
                        <wps:spPr>
                          <a:xfrm>
                            <a:off x="116012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97813422" name="Connecteur droit 27"/>
                        <wps:cNvCnPr/>
                        <wps:spPr>
                          <a:xfrm>
                            <a:off x="119637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4339569" name="Connecteur droit 28"/>
                        <wps:cNvCnPr/>
                        <wps:spPr>
                          <a:xfrm>
                            <a:off x="123262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8889628" name="Connecteur droit 29"/>
                        <wps:cNvCnPr/>
                        <wps:spPr>
                          <a:xfrm>
                            <a:off x="130513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0728133" name="Connecteur droit 30"/>
                        <wps:cNvCnPr/>
                        <wps:spPr>
                          <a:xfrm>
                            <a:off x="13413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1665182" name="Connecteur droit 31"/>
                        <wps:cNvCnPr/>
                        <wps:spPr>
                          <a:xfrm>
                            <a:off x="137764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8317994" name="Connecteur droit 32"/>
                        <wps:cNvCnPr/>
                        <wps:spPr>
                          <a:xfrm>
                            <a:off x="141389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846550" name="Connecteur droit 33"/>
                        <wps:cNvCnPr/>
                        <wps:spPr>
                          <a:xfrm>
                            <a:off x="1446122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1079485" name="Connecteur droit 34"/>
                        <wps:cNvCnPr/>
                        <wps:spPr>
                          <a:xfrm>
                            <a:off x="1627391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6369004" name="Connecteur droit 35"/>
                        <wps:cNvCnPr/>
                        <wps:spPr>
                          <a:xfrm>
                            <a:off x="148237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3513837" name="Connecteur droit 36"/>
                        <wps:cNvCnPr/>
                        <wps:spPr>
                          <a:xfrm>
                            <a:off x="15186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449741" name="Connecteur droit 37"/>
                        <wps:cNvCnPr/>
                        <wps:spPr>
                          <a:xfrm>
                            <a:off x="15548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28356" name="Connecteur droit 38"/>
                        <wps:cNvCnPr/>
                        <wps:spPr>
                          <a:xfrm>
                            <a:off x="159113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5110353" name="Connecteur droit 39"/>
                        <wps:cNvCnPr/>
                        <wps:spPr>
                          <a:xfrm>
                            <a:off x="166364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2214299" name="Connecteur droit 40"/>
                        <wps:cNvCnPr/>
                        <wps:spPr>
                          <a:xfrm>
                            <a:off x="16998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5250143" name="Connecteur droit 41"/>
                        <wps:cNvCnPr/>
                        <wps:spPr>
                          <a:xfrm>
                            <a:off x="173615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443252" name="Connecteur droit 42"/>
                        <wps:cNvCnPr/>
                        <wps:spPr>
                          <a:xfrm>
                            <a:off x="177240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9964416" name="Connecteur droit 43"/>
                        <wps:cNvCnPr/>
                        <wps:spPr>
                          <a:xfrm>
                            <a:off x="1808659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7419295" name="Connecteur droit 44"/>
                        <wps:cNvCnPr/>
                        <wps:spPr>
                          <a:xfrm>
                            <a:off x="1989928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4330574" name="Connecteur droit 45"/>
                        <wps:cNvCnPr/>
                        <wps:spPr>
                          <a:xfrm>
                            <a:off x="184491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1122739" name="Connecteur droit 46"/>
                        <wps:cNvCnPr/>
                        <wps:spPr>
                          <a:xfrm>
                            <a:off x="188116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4859435" name="Connecteur droit 47"/>
                        <wps:cNvCnPr/>
                        <wps:spPr>
                          <a:xfrm>
                            <a:off x="19174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8261438" name="Connecteur droit 48"/>
                        <wps:cNvCnPr/>
                        <wps:spPr>
                          <a:xfrm>
                            <a:off x="195367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49312" name="Connecteur droit 49"/>
                        <wps:cNvCnPr/>
                        <wps:spPr>
                          <a:xfrm>
                            <a:off x="202618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230201" name="Connecteur droit 50"/>
                        <wps:cNvCnPr/>
                        <wps:spPr>
                          <a:xfrm>
                            <a:off x="20624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456510" name="Connecteur droit 51"/>
                        <wps:cNvCnPr/>
                        <wps:spPr>
                          <a:xfrm>
                            <a:off x="20986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1357310" name="Connecteur droit 52"/>
                        <wps:cNvCnPr/>
                        <wps:spPr>
                          <a:xfrm>
                            <a:off x="213494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8217380" name="Connecteur droit 53"/>
                        <wps:cNvCnPr/>
                        <wps:spPr>
                          <a:xfrm>
                            <a:off x="2171197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9098426" name="Connecteur droit 54"/>
                        <wps:cNvCnPr/>
                        <wps:spPr>
                          <a:xfrm>
                            <a:off x="235246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6873078" name="Connecteur droit 55"/>
                        <wps:cNvCnPr/>
                        <wps:spPr>
                          <a:xfrm>
                            <a:off x="220745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7301192" name="Connecteur droit 56"/>
                        <wps:cNvCnPr/>
                        <wps:spPr>
                          <a:xfrm>
                            <a:off x="224370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7015717" name="Connecteur droit 57"/>
                        <wps:cNvCnPr/>
                        <wps:spPr>
                          <a:xfrm>
                            <a:off x="227995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8345397" name="Connecteur droit 58"/>
                        <wps:cNvCnPr/>
                        <wps:spPr>
                          <a:xfrm>
                            <a:off x="231621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326633" name="Connecteur droit 59"/>
                        <wps:cNvCnPr/>
                        <wps:spPr>
                          <a:xfrm>
                            <a:off x="238871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867354" name="Connecteur droit 60"/>
                        <wps:cNvCnPr/>
                        <wps:spPr>
                          <a:xfrm>
                            <a:off x="242497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9680064" name="Connecteur droit 61"/>
                        <wps:cNvCnPr/>
                        <wps:spPr>
                          <a:xfrm>
                            <a:off x="246122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5125287" name="Connecteur droit 62"/>
                        <wps:cNvCnPr/>
                        <wps:spPr>
                          <a:xfrm>
                            <a:off x="249748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2691" name="Connecteur droit 63"/>
                        <wps:cNvCnPr/>
                        <wps:spPr>
                          <a:xfrm>
                            <a:off x="2533734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3331871" name="Connecteur droit 64"/>
                        <wps:cNvCnPr/>
                        <wps:spPr>
                          <a:xfrm>
                            <a:off x="2715003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4992413" name="Connecteur droit 65"/>
                        <wps:cNvCnPr/>
                        <wps:spPr>
                          <a:xfrm>
                            <a:off x="256998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401492" name="Connecteur droit 66"/>
                        <wps:cNvCnPr/>
                        <wps:spPr>
                          <a:xfrm>
                            <a:off x="260624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8980056" name="Connecteur droit 67"/>
                        <wps:cNvCnPr/>
                        <wps:spPr>
                          <a:xfrm>
                            <a:off x="264249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4716797" name="Connecteur droit 68"/>
                        <wps:cNvCnPr/>
                        <wps:spPr>
                          <a:xfrm>
                            <a:off x="267874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160419" name="Connecteur droit 69"/>
                        <wps:cNvCnPr/>
                        <wps:spPr>
                          <a:xfrm>
                            <a:off x="275125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6253197" name="Connecteur droit 70"/>
                        <wps:cNvCnPr/>
                        <wps:spPr>
                          <a:xfrm>
                            <a:off x="278751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1281484" name="Connecteur droit 71"/>
                        <wps:cNvCnPr/>
                        <wps:spPr>
                          <a:xfrm>
                            <a:off x="282376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1314287" name="Connecteur droit 72"/>
                        <wps:cNvCnPr/>
                        <wps:spPr>
                          <a:xfrm>
                            <a:off x="286001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3703961" name="Connecteur droit 73"/>
                        <wps:cNvCnPr/>
                        <wps:spPr>
                          <a:xfrm>
                            <a:off x="2896272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8030813" name="Connecteur droit 74"/>
                        <wps:cNvCnPr/>
                        <wps:spPr>
                          <a:xfrm>
                            <a:off x="3077540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3345666" name="Connecteur droit 75"/>
                        <wps:cNvCnPr/>
                        <wps:spPr>
                          <a:xfrm>
                            <a:off x="293252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9846996" name="Connecteur droit 76"/>
                        <wps:cNvCnPr/>
                        <wps:spPr>
                          <a:xfrm>
                            <a:off x="296877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8360495" name="Connecteur droit 77"/>
                        <wps:cNvCnPr/>
                        <wps:spPr>
                          <a:xfrm>
                            <a:off x="300503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7581449" name="Connecteur droit 78"/>
                        <wps:cNvCnPr/>
                        <wps:spPr>
                          <a:xfrm>
                            <a:off x="304128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5434181" name="Connecteur droit 79"/>
                        <wps:cNvCnPr/>
                        <wps:spPr>
                          <a:xfrm>
                            <a:off x="311379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260066" name="Connecteur droit 80"/>
                        <wps:cNvCnPr/>
                        <wps:spPr>
                          <a:xfrm>
                            <a:off x="315004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3730128" name="Connecteur droit 81"/>
                        <wps:cNvCnPr/>
                        <wps:spPr>
                          <a:xfrm>
                            <a:off x="318630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9830869" name="Connecteur droit 82"/>
                        <wps:cNvCnPr/>
                        <wps:spPr>
                          <a:xfrm>
                            <a:off x="322255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0228372" name="Connecteur droit 83"/>
                        <wps:cNvCnPr/>
                        <wps:spPr>
                          <a:xfrm>
                            <a:off x="3258809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1204758" name="Connecteur droit 84"/>
                        <wps:cNvCnPr/>
                        <wps:spPr>
                          <a:xfrm>
                            <a:off x="3440078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8247277" name="Connecteur droit 85"/>
                        <wps:cNvCnPr/>
                        <wps:spPr>
                          <a:xfrm>
                            <a:off x="329506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69173" name="Connecteur droit 86"/>
                        <wps:cNvCnPr/>
                        <wps:spPr>
                          <a:xfrm>
                            <a:off x="333131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655711" name="Connecteur droit 87"/>
                        <wps:cNvCnPr/>
                        <wps:spPr>
                          <a:xfrm>
                            <a:off x="336757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600841" name="Connecteur droit 88"/>
                        <wps:cNvCnPr/>
                        <wps:spPr>
                          <a:xfrm>
                            <a:off x="340382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6621687" name="Connecteur droit 89"/>
                        <wps:cNvCnPr/>
                        <wps:spPr>
                          <a:xfrm>
                            <a:off x="347633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3337009" name="Connecteur droit 90"/>
                        <wps:cNvCnPr/>
                        <wps:spPr>
                          <a:xfrm>
                            <a:off x="3512585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5522340" name="Connecteur droit 91"/>
                        <wps:cNvCnPr/>
                        <wps:spPr>
                          <a:xfrm>
                            <a:off x="354883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3368254" name="Connecteur droit 92"/>
                        <wps:cNvCnPr/>
                        <wps:spPr>
                          <a:xfrm>
                            <a:off x="358509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6028811" name="Connecteur droit 93"/>
                        <wps:cNvCnPr/>
                        <wps:spPr>
                          <a:xfrm>
                            <a:off x="3621347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7424617" name="Connecteur droit 94"/>
                        <wps:cNvCnPr/>
                        <wps:spPr>
                          <a:xfrm>
                            <a:off x="380261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5786655" name="Connecteur droit 95"/>
                        <wps:cNvCnPr/>
                        <wps:spPr>
                          <a:xfrm>
                            <a:off x="365760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8692643" name="Connecteur droit 96"/>
                        <wps:cNvCnPr/>
                        <wps:spPr>
                          <a:xfrm>
                            <a:off x="369385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4332418" name="Connecteur droit 97"/>
                        <wps:cNvCnPr/>
                        <wps:spPr>
                          <a:xfrm>
                            <a:off x="373010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778733" name="Connecteur droit 98"/>
                        <wps:cNvCnPr/>
                        <wps:spPr>
                          <a:xfrm>
                            <a:off x="376636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494294" name="Connecteur droit 99"/>
                        <wps:cNvCnPr/>
                        <wps:spPr>
                          <a:xfrm>
                            <a:off x="383886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3062502" name="Connecteur droit 100"/>
                        <wps:cNvCnPr/>
                        <wps:spPr>
                          <a:xfrm>
                            <a:off x="387512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295312" name="Connecteur droit 101"/>
                        <wps:cNvCnPr/>
                        <wps:spPr>
                          <a:xfrm>
                            <a:off x="391137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1590080" name="Connecteur droit 102"/>
                        <wps:cNvCnPr/>
                        <wps:spPr>
                          <a:xfrm>
                            <a:off x="394360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6540506" name="Connecteur droit 103"/>
                        <wps:cNvCnPr/>
                        <wps:spPr>
                          <a:xfrm>
                            <a:off x="3979856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2336941" name="Connecteur droit 104"/>
                        <wps:cNvCnPr/>
                        <wps:spPr>
                          <a:xfrm>
                            <a:off x="4161125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3528991" name="Connecteur droit 105"/>
                        <wps:cNvCnPr/>
                        <wps:spPr>
                          <a:xfrm>
                            <a:off x="4016110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675652" name="Connecteur droit 106"/>
                        <wps:cNvCnPr/>
                        <wps:spPr>
                          <a:xfrm>
                            <a:off x="405236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5133785" name="Connecteur droit 107"/>
                        <wps:cNvCnPr/>
                        <wps:spPr>
                          <a:xfrm>
                            <a:off x="408861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6759731" name="Connecteur droit 108"/>
                        <wps:cNvCnPr/>
                        <wps:spPr>
                          <a:xfrm>
                            <a:off x="412487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4039265" name="Connecteur droit 109"/>
                        <wps:cNvCnPr/>
                        <wps:spPr>
                          <a:xfrm>
                            <a:off x="419737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9643011" name="Connecteur droit 110"/>
                        <wps:cNvCnPr/>
                        <wps:spPr>
                          <a:xfrm>
                            <a:off x="423363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9420053" name="Connecteur droit 111"/>
                        <wps:cNvCnPr/>
                        <wps:spPr>
                          <a:xfrm>
                            <a:off x="426988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1172745" name="Connecteur droit 112"/>
                        <wps:cNvCnPr/>
                        <wps:spPr>
                          <a:xfrm>
                            <a:off x="430613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00567" name="Connecteur droit 113"/>
                        <wps:cNvCnPr/>
                        <wps:spPr>
                          <a:xfrm>
                            <a:off x="434239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1275091" name="Connecteur droit 114"/>
                        <wps:cNvCnPr/>
                        <wps:spPr>
                          <a:xfrm>
                            <a:off x="4523662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2570405" name="Connecteur droit 115"/>
                        <wps:cNvCnPr/>
                        <wps:spPr>
                          <a:xfrm>
                            <a:off x="437864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7914502" name="Connecteur droit 116"/>
                        <wps:cNvCnPr/>
                        <wps:spPr>
                          <a:xfrm>
                            <a:off x="441490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685299" name="Connecteur droit 117"/>
                        <wps:cNvCnPr/>
                        <wps:spPr>
                          <a:xfrm>
                            <a:off x="445115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86528033" name="Connecteur droit 118"/>
                        <wps:cNvCnPr/>
                        <wps:spPr>
                          <a:xfrm>
                            <a:off x="448740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107061" name="Connecteur droit 119"/>
                        <wps:cNvCnPr/>
                        <wps:spPr>
                          <a:xfrm>
                            <a:off x="455991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9423343" name="Connecteur droit 120"/>
                        <wps:cNvCnPr/>
                        <wps:spPr>
                          <a:xfrm>
                            <a:off x="459616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5107740" name="Connecteur droit 121"/>
                        <wps:cNvCnPr/>
                        <wps:spPr>
                          <a:xfrm>
                            <a:off x="463242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3059585" name="Connecteur droit 122"/>
                        <wps:cNvCnPr/>
                        <wps:spPr>
                          <a:xfrm>
                            <a:off x="466867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0933369" name="Connecteur droit 123"/>
                        <wps:cNvCnPr/>
                        <wps:spPr>
                          <a:xfrm>
                            <a:off x="4704931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7622009" name="Connecteur droit 124"/>
                        <wps:cNvCnPr/>
                        <wps:spPr>
                          <a:xfrm>
                            <a:off x="4886199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6734293" name="Connecteur droit 125"/>
                        <wps:cNvCnPr/>
                        <wps:spPr>
                          <a:xfrm>
                            <a:off x="474118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8002351" name="Connecteur droit 126"/>
                        <wps:cNvCnPr/>
                        <wps:spPr>
                          <a:xfrm>
                            <a:off x="477743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5006058" name="Connecteur droit 127"/>
                        <wps:cNvCnPr/>
                        <wps:spPr>
                          <a:xfrm>
                            <a:off x="481369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5257522" name="Connecteur droit 128"/>
                        <wps:cNvCnPr/>
                        <wps:spPr>
                          <a:xfrm>
                            <a:off x="484994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865178" name="Connecteur droit 129"/>
                        <wps:cNvCnPr/>
                        <wps:spPr>
                          <a:xfrm>
                            <a:off x="492245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9118411" name="Connecteur droit 130"/>
                        <wps:cNvCnPr/>
                        <wps:spPr>
                          <a:xfrm>
                            <a:off x="495870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3980985" name="Connecteur droit 131"/>
                        <wps:cNvCnPr/>
                        <wps:spPr>
                          <a:xfrm>
                            <a:off x="499496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459623" name="Connecteur droit 132"/>
                        <wps:cNvCnPr/>
                        <wps:spPr>
                          <a:xfrm>
                            <a:off x="503121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1962062" name="Connecteur droit 133"/>
                        <wps:cNvCnPr/>
                        <wps:spPr>
                          <a:xfrm>
                            <a:off x="5067468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733664" name="Connecteur droit 134"/>
                        <wps:cNvCnPr/>
                        <wps:spPr>
                          <a:xfrm>
                            <a:off x="5248737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2519724" name="Connecteur droit 135"/>
                        <wps:cNvCnPr/>
                        <wps:spPr>
                          <a:xfrm>
                            <a:off x="510372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2367822" name="Connecteur droit 136"/>
                        <wps:cNvCnPr/>
                        <wps:spPr>
                          <a:xfrm>
                            <a:off x="513997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314737" name="Connecteur droit 137"/>
                        <wps:cNvCnPr/>
                        <wps:spPr>
                          <a:xfrm>
                            <a:off x="517622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2883777" name="Connecteur droit 138"/>
                        <wps:cNvCnPr/>
                        <wps:spPr>
                          <a:xfrm>
                            <a:off x="521248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703136" name="Connecteur droit 139"/>
                        <wps:cNvCnPr/>
                        <wps:spPr>
                          <a:xfrm>
                            <a:off x="528499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6182578" name="Connecteur droit 140"/>
                        <wps:cNvCnPr/>
                        <wps:spPr>
                          <a:xfrm>
                            <a:off x="5321244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9835524" name="Connecteur droit 141"/>
                        <wps:cNvCnPr/>
                        <wps:spPr>
                          <a:xfrm>
                            <a:off x="535749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3568882" name="Connecteur droit 142"/>
                        <wps:cNvCnPr/>
                        <wps:spPr>
                          <a:xfrm>
                            <a:off x="539375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3197976" name="Connecteur droit 143"/>
                        <wps:cNvCnPr/>
                        <wps:spPr>
                          <a:xfrm>
                            <a:off x="5430006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8649495" name="Connecteur droit 144"/>
                        <wps:cNvCnPr/>
                        <wps:spPr>
                          <a:xfrm>
                            <a:off x="5611274" y="36254"/>
                            <a:ext cx="0" cy="7239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3612648" name="Connecteur droit 145"/>
                        <wps:cNvCnPr/>
                        <wps:spPr>
                          <a:xfrm>
                            <a:off x="546625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8406024" name="Connecteur droit 146"/>
                        <wps:cNvCnPr/>
                        <wps:spPr>
                          <a:xfrm>
                            <a:off x="5502513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6950462" name="Connecteur droit 147"/>
                        <wps:cNvCnPr/>
                        <wps:spPr>
                          <a:xfrm>
                            <a:off x="5538767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5607097" name="Connecteur droit 148"/>
                        <wps:cNvCnPr/>
                        <wps:spPr>
                          <a:xfrm>
                            <a:off x="5575021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6756532" name="Connecteur droit 149"/>
                        <wps:cNvCnPr/>
                        <wps:spPr>
                          <a:xfrm>
                            <a:off x="5647528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7813360" name="Connecteur droit 150"/>
                        <wps:cNvCnPr/>
                        <wps:spPr>
                          <a:xfrm>
                            <a:off x="5683782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3073940" name="Connecteur droit 151"/>
                        <wps:cNvCnPr/>
                        <wps:spPr>
                          <a:xfrm>
                            <a:off x="5720036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9980537" name="Connecteur droit 152"/>
                        <wps:cNvCnPr/>
                        <wps:spPr>
                          <a:xfrm>
                            <a:off x="5756289" y="40282"/>
                            <a:ext cx="0" cy="57912"/>
                          </a:xfrm>
                          <a:prstGeom prst="line">
                            <a:avLst/>
                          </a:prstGeom>
                          <a:ln w="254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4342829" name="Connecteur droit 153"/>
                        <wps:cNvCnPr/>
                        <wps:spPr>
                          <a:xfrm>
                            <a:off x="5792543" y="0"/>
                            <a:ext cx="0" cy="144780"/>
                          </a:xfrm>
                          <a:prstGeom prst="line">
                            <a:avLst/>
                          </a:prstGeom>
                          <a:ln w="1016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807A85" id="Groupe 154" o:spid="_x0000_s1026" style="position:absolute;margin-left:19.5pt;margin-top:7.8pt;width:484.5pt;height:13.7pt;z-index:251807744;mso-height-relative:margin" coordsize="61531,1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">
                <v:line id="Connecteur droit 2" o:spid="_x0000_s1027" style="position:absolute;visibility:visible;mso-wrap-style:square" from="0,721" to="61531,7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" strokeweight="1.5pt">
                  <v:stroke endarrow="open" joinstyle="miter"/>
                </v:line>
                <v:line id="Connecteur droit 3" o:spid="_x0000_s1028" style="position:absolute;visibility:visible;mso-wrap-style:square" from="3625,0" to="3625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" strokeweight=".8pt">
                  <v:stroke joinstyle="miter"/>
                </v:line>
                <v:line id="Connecteur droit 4" o:spid="_x0000_s1029" style="position:absolute;visibility:visible;mso-wrap-style:square" from="5438,362" to="5438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" strokeweight=".5pt">
                  <v:stroke joinstyle="miter"/>
                </v:line>
                <v:line id="Connecteur droit 5" o:spid="_x0000_s1030" style="position:absolute;visibility:visible;mso-wrap-style:square" from="3987,402" to="39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" strokeweight=".2pt">
                  <v:stroke joinstyle="miter"/>
                </v:line>
                <v:line id="Connecteur droit 6" o:spid="_x0000_s1031" style="position:absolute;visibility:visible;mso-wrap-style:square" from="4350,402" to="43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" strokeweight=".2pt">
                  <v:stroke joinstyle="miter"/>
                </v:line>
                <v:line id="Connecteur droit 7" o:spid="_x0000_s1032" style="position:absolute;visibility:visible;mso-wrap-style:square" from="4712,402" to="47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" strokeweight=".2pt">
                  <v:stroke joinstyle="miter"/>
                </v:line>
                <v:line id="Connecteur droit 8" o:spid="_x0000_s1033" style="position:absolute;visibility:visible;mso-wrap-style:square" from="5075,402" to="50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" strokeweight=".2pt">
                  <v:stroke joinstyle="miter"/>
                </v:line>
                <v:line id="Connecteur droit 9" o:spid="_x0000_s1034" style="position:absolute;visibility:visible;mso-wrap-style:square" from="5800,402" to="58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" strokeweight=".2pt">
                  <v:stroke joinstyle="miter"/>
                </v:line>
                <v:line id="Connecteur droit 10" o:spid="_x0000_s1035" style="position:absolute;visibility:visible;mso-wrap-style:square" from="6163,402" to="61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" strokeweight=".2pt">
                  <v:stroke joinstyle="miter"/>
                </v:line>
                <v:line id="Connecteur droit 11" o:spid="_x0000_s1036" style="position:absolute;visibility:visible;mso-wrap-style:square" from="6525,402" to="65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" strokeweight=".2pt">
                  <v:stroke joinstyle="miter"/>
                </v:line>
                <v:line id="Connecteur droit 12" o:spid="_x0000_s1037" style="position:absolute;visibility:visible;mso-wrap-style:square" from="6888,402" to="68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" strokeweight=".2pt">
                  <v:stroke joinstyle="miter"/>
                </v:line>
                <v:line id="Connecteur droit 13" o:spid="_x0000_s1038" style="position:absolute;visibility:visible;mso-wrap-style:square" from="7250,0" to="7250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" strokeweight=".8pt">
                  <v:stroke joinstyle="miter"/>
                </v:line>
                <v:line id="Connecteur droit 14" o:spid="_x0000_s1039" style="position:absolute;visibility:visible;mso-wrap-style:square" from="9063,362" to="9063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" strokeweight=".5pt">
                  <v:stroke joinstyle="miter"/>
                </v:line>
                <v:line id="Connecteur droit 15" o:spid="_x0000_s1040" style="position:absolute;visibility:visible;mso-wrap-style:square" from="7613,402" to="76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" strokeweight=".2pt">
                  <v:stroke joinstyle="miter"/>
                </v:line>
                <v:line id="Connecteur droit 16" o:spid="_x0000_s1041" style="position:absolute;visibility:visible;mso-wrap-style:square" from="7975,402" to="79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" strokeweight=".2pt">
                  <v:stroke joinstyle="miter"/>
                </v:line>
                <v:line id="Connecteur droit 17" o:spid="_x0000_s1042" style="position:absolute;visibility:visible;mso-wrap-style:square" from="8338,402" to="83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" strokeweight=".2pt">
                  <v:stroke joinstyle="miter"/>
                </v:line>
                <v:line id="Connecteur droit 18" o:spid="_x0000_s1043" style="position:absolute;visibility:visible;mso-wrap-style:square" from="8700,402" to="87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" strokeweight=".2pt">
                  <v:stroke joinstyle="miter"/>
                </v:line>
                <v:line id="Connecteur droit 19" o:spid="_x0000_s1044" style="position:absolute;visibility:visible;mso-wrap-style:square" from="9425,402" to="94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" strokeweight=".2pt">
                  <v:stroke joinstyle="miter"/>
                </v:line>
                <v:line id="Connecteur droit 20" o:spid="_x0000_s1045" style="position:absolute;visibility:visible;mso-wrap-style:square" from="9788,402" to="97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" strokeweight=".2pt">
                  <v:stroke joinstyle="miter"/>
                </v:line>
                <v:line id="Connecteur droit 21" o:spid="_x0000_s1046" style="position:absolute;visibility:visible;mso-wrap-style:square" from="10151,402" to="101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" strokeweight=".2pt">
                  <v:stroke joinstyle="miter"/>
                </v:line>
                <v:line id="Connecteur droit 22" o:spid="_x0000_s1047" style="position:absolute;visibility:visible;mso-wrap-style:square" from="10513,402" to="105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" strokeweight=".2pt">
                  <v:stroke joinstyle="miter"/>
                </v:line>
                <v:line id="Connecteur droit 23" o:spid="_x0000_s1048" style="position:absolute;visibility:visible;mso-wrap-style:square" from="10876,0" to="10876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" strokeweight=".8pt">
                  <v:stroke joinstyle="miter"/>
                </v:line>
                <v:line id="Connecteur droit 24" o:spid="_x0000_s1049" style="position:absolute;visibility:visible;mso-wrap-style:square" from="12688,362" to="12688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" strokeweight=".5pt">
                  <v:stroke joinstyle="miter"/>
                </v:line>
                <v:line id="Connecteur droit 25" o:spid="_x0000_s1050" style="position:absolute;visibility:visible;mso-wrap-style:square" from="11238,402" to="112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" strokeweight=".2pt">
                  <v:stroke joinstyle="miter"/>
                </v:line>
                <v:line id="Connecteur droit 26" o:spid="_x0000_s1051" style="position:absolute;visibility:visible;mso-wrap-style:square" from="11601,402" to="1160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" strokeweight=".2pt">
                  <v:stroke joinstyle="miter"/>
                </v:line>
                <v:line id="Connecteur droit 27" o:spid="_x0000_s1052" style="position:absolute;visibility:visible;mso-wrap-style:square" from="11963,402" to="119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" strokeweight=".2pt">
                  <v:stroke joinstyle="miter"/>
                </v:line>
                <v:line id="Connecteur droit 28" o:spid="_x0000_s1053" style="position:absolute;visibility:visible;mso-wrap-style:square" from="12326,402" to="1232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" strokeweight=".2pt">
                  <v:stroke joinstyle="miter"/>
                </v:line>
                <v:line id="Connecteur droit 29" o:spid="_x0000_s1054" style="position:absolute;visibility:visible;mso-wrap-style:square" from="13051,402" to="130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" strokeweight=".2pt">
                  <v:stroke joinstyle="miter"/>
                </v:line>
                <v:line id="Connecteur droit 30" o:spid="_x0000_s1055" style="position:absolute;visibility:visible;mso-wrap-style:square" from="13413,402" to="134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" strokeweight=".2pt">
                  <v:stroke joinstyle="miter"/>
                </v:line>
                <v:line id="Connecteur droit 31" o:spid="_x0000_s1056" style="position:absolute;visibility:visible;mso-wrap-style:square" from="13776,402" to="1377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" strokeweight=".2pt">
                  <v:stroke joinstyle="miter"/>
                </v:line>
                <v:line id="Connecteur droit 32" o:spid="_x0000_s1057" style="position:absolute;visibility:visible;mso-wrap-style:square" from="14138,402" to="141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" strokeweight=".2pt">
                  <v:stroke joinstyle="miter"/>
                </v:line>
                <v:line id="Connecteur droit 33" o:spid="_x0000_s1058" style="position:absolute;visibility:visible;mso-wrap-style:square" from="14461,0" to="14461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" strokeweight=".8pt">
                  <v:stroke joinstyle="miter"/>
                </v:line>
                <v:line id="Connecteur droit 34" o:spid="_x0000_s1059" style="position:absolute;visibility:visible;mso-wrap-style:square" from="16273,362" to="16273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" strokeweight=".5pt">
                  <v:stroke joinstyle="miter"/>
                </v:line>
                <v:line id="Connecteur droit 35" o:spid="_x0000_s1060" style="position:absolute;visibility:visible;mso-wrap-style:square" from="14823,402" to="1482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" strokeweight=".2pt">
                  <v:stroke joinstyle="miter"/>
                </v:line>
                <v:line id="Connecteur droit 36" o:spid="_x0000_s1061" style="position:absolute;visibility:visible;mso-wrap-style:square" from="15186,402" to="151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" strokeweight=".2pt">
                  <v:stroke joinstyle="miter"/>
                </v:line>
                <v:line id="Connecteur droit 37" o:spid="_x0000_s1062" style="position:absolute;visibility:visible;mso-wrap-style:square" from="15548,402" to="1554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" strokeweight=".2pt">
                  <v:stroke joinstyle="miter"/>
                </v:line>
                <v:line id="Connecteur droit 38" o:spid="_x0000_s1063" style="position:absolute;visibility:visible;mso-wrap-style:square" from="15911,402" to="159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" strokeweight=".2pt">
                  <v:stroke joinstyle="miter"/>
                </v:line>
                <v:line id="Connecteur droit 39" o:spid="_x0000_s1064" style="position:absolute;visibility:visible;mso-wrap-style:square" from="16636,402" to="166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" strokeweight=".2pt">
                  <v:stroke joinstyle="miter"/>
                </v:line>
                <v:line id="Connecteur droit 40" o:spid="_x0000_s1065" style="position:absolute;visibility:visible;mso-wrap-style:square" from="16998,402" to="1699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" strokeweight=".2pt">
                  <v:stroke joinstyle="miter"/>
                </v:line>
                <v:line id="Connecteur droit 41" o:spid="_x0000_s1066" style="position:absolute;visibility:visible;mso-wrap-style:square" from="17361,402" to="173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" strokeweight=".2pt">
                  <v:stroke joinstyle="miter"/>
                </v:line>
                <v:line id="Connecteur droit 42" o:spid="_x0000_s1067" style="position:absolute;visibility:visible;mso-wrap-style:square" from="17724,402" to="177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" strokeweight=".2pt">
                  <v:stroke joinstyle="miter"/>
                </v:line>
                <v:line id="Connecteur droit 43" o:spid="_x0000_s1068" style="position:absolute;visibility:visible;mso-wrap-style:square" from="18086,0" to="18086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" strokeweight=".8pt">
                  <v:stroke joinstyle="miter"/>
                </v:line>
                <v:line id="Connecteur droit 44" o:spid="_x0000_s1069" style="position:absolute;visibility:visible;mso-wrap-style:square" from="19899,362" to="19899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" strokeweight=".5pt">
                  <v:stroke joinstyle="miter"/>
                </v:line>
                <v:line id="Connecteur droit 45" o:spid="_x0000_s1070" style="position:absolute;visibility:visible;mso-wrap-style:square" from="18449,402" to="184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" strokeweight=".2pt">
                  <v:stroke joinstyle="miter"/>
                </v:line>
                <v:line id="Connecteur droit 46" o:spid="_x0000_s1071" style="position:absolute;visibility:visible;mso-wrap-style:square" from="18811,402" to="188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" strokeweight=".2pt">
                  <v:stroke joinstyle="miter"/>
                </v:line>
                <v:line id="Connecteur droit 47" o:spid="_x0000_s1072" style="position:absolute;visibility:visible;mso-wrap-style:square" from="19174,402" to="191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" strokeweight=".2pt">
                  <v:stroke joinstyle="miter"/>
                </v:line>
                <v:line id="Connecteur droit 48" o:spid="_x0000_s1073" style="position:absolute;visibility:visible;mso-wrap-style:square" from="19536,402" to="195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" strokeweight=".2pt">
                  <v:stroke joinstyle="miter"/>
                </v:line>
                <v:line id="Connecteur droit 49" o:spid="_x0000_s1074" style="position:absolute;visibility:visible;mso-wrap-style:square" from="20261,402" to="202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" strokeweight=".2pt">
                  <v:stroke joinstyle="miter"/>
                </v:line>
                <v:line id="Connecteur droit 50" o:spid="_x0000_s1075" style="position:absolute;visibility:visible;mso-wrap-style:square" from="20624,402" to="206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" strokeweight=".2pt">
                  <v:stroke joinstyle="miter"/>
                </v:line>
                <v:line id="Connecteur droit 51" o:spid="_x0000_s1076" style="position:absolute;visibility:visible;mso-wrap-style:square" from="20986,402" to="209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" strokeweight=".2pt">
                  <v:stroke joinstyle="miter"/>
                </v:line>
                <v:line id="Connecteur droit 52" o:spid="_x0000_s1077" style="position:absolute;visibility:visible;mso-wrap-style:square" from="21349,402" to="213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" strokeweight=".2pt">
                  <v:stroke joinstyle="miter"/>
                </v:line>
                <v:line id="Connecteur droit 53" o:spid="_x0000_s1078" style="position:absolute;visibility:visible;mso-wrap-style:square" from="21711,0" to="21711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" strokeweight=".8pt">
                  <v:stroke joinstyle="miter"/>
                </v:line>
                <v:line id="Connecteur droit 54" o:spid="_x0000_s1079" style="position:absolute;visibility:visible;mso-wrap-style:square" from="23524,362" to="23524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" strokeweight=".5pt">
                  <v:stroke joinstyle="miter"/>
                </v:line>
                <v:line id="Connecteur droit 55" o:spid="_x0000_s1080" style="position:absolute;visibility:visible;mso-wrap-style:square" from="22074,402" to="220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" strokeweight=".2pt">
                  <v:stroke joinstyle="miter"/>
                </v:line>
                <v:line id="Connecteur droit 56" o:spid="_x0000_s1081" style="position:absolute;visibility:visible;mso-wrap-style:square" from="22437,402" to="224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" strokeweight=".2pt">
                  <v:stroke joinstyle="miter"/>
                </v:line>
                <v:line id="Connecteur droit 57" o:spid="_x0000_s1082" style="position:absolute;visibility:visible;mso-wrap-style:square" from="22799,402" to="227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" strokeweight=".2pt">
                  <v:stroke joinstyle="miter"/>
                </v:line>
                <v:line id="Connecteur droit 58" o:spid="_x0000_s1083" style="position:absolute;visibility:visible;mso-wrap-style:square" from="23162,402" to="231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" strokeweight=".2pt">
                  <v:stroke joinstyle="miter"/>
                </v:line>
                <v:line id="Connecteur droit 59" o:spid="_x0000_s1084" style="position:absolute;visibility:visible;mso-wrap-style:square" from="23887,402" to="238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" strokeweight=".2pt">
                  <v:stroke joinstyle="miter"/>
                </v:line>
                <v:line id="Connecteur droit 60" o:spid="_x0000_s1085" style="position:absolute;visibility:visible;mso-wrap-style:square" from="24249,402" to="242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" strokeweight=".2pt">
                  <v:stroke joinstyle="miter"/>
                </v:line>
                <v:line id="Connecteur droit 61" o:spid="_x0000_s1086" style="position:absolute;visibility:visible;mso-wrap-style:square" from="24612,402" to="246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" strokeweight=".2pt">
                  <v:stroke joinstyle="miter"/>
                </v:line>
                <v:line id="Connecteur droit 62" o:spid="_x0000_s1087" style="position:absolute;visibility:visible;mso-wrap-style:square" from="24974,402" to="249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" strokeweight=".2pt">
                  <v:stroke joinstyle="miter"/>
                </v:line>
                <v:line id="Connecteur droit 63" o:spid="_x0000_s1088" style="position:absolute;visibility:visible;mso-wrap-style:square" from="25337,0" to="25337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" strokeweight=".8pt">
                  <v:stroke joinstyle="miter"/>
                </v:line>
                <v:line id="Connecteur droit 64" o:spid="_x0000_s1089" style="position:absolute;visibility:visible;mso-wrap-style:square" from="27150,362" to="27150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" strokeweight=".5pt">
                  <v:stroke joinstyle="miter"/>
                </v:line>
                <v:line id="Connecteur droit 65" o:spid="_x0000_s1090" style="position:absolute;visibility:visible;mso-wrap-style:square" from="25699,402" to="256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" strokeweight=".2pt">
                  <v:stroke joinstyle="miter"/>
                </v:line>
                <v:line id="Connecteur droit 66" o:spid="_x0000_s1091" style="position:absolute;visibility:visible;mso-wrap-style:square" from="26062,402" to="260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" strokeweight=".2pt">
                  <v:stroke joinstyle="miter"/>
                </v:line>
                <v:line id="Connecteur droit 67" o:spid="_x0000_s1092" style="position:absolute;visibility:visible;mso-wrap-style:square" from="26424,402" to="264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" strokeweight=".2pt">
                  <v:stroke joinstyle="miter"/>
                </v:line>
                <v:line id="Connecteur droit 68" o:spid="_x0000_s1093" style="position:absolute;visibility:visible;mso-wrap-style:square" from="26787,402" to="267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" strokeweight=".2pt">
                  <v:stroke joinstyle="miter"/>
                </v:line>
                <v:line id="Connecteur droit 69" o:spid="_x0000_s1094" style="position:absolute;visibility:visible;mso-wrap-style:square" from="27512,402" to="275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" strokeweight=".2pt">
                  <v:stroke joinstyle="miter"/>
                </v:line>
                <v:line id="Connecteur droit 70" o:spid="_x0000_s1095" style="position:absolute;visibility:visible;mso-wrap-style:square" from="27875,402" to="278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" strokeweight=".2pt">
                  <v:stroke joinstyle="miter"/>
                </v:line>
                <v:line id="Connecteur droit 71" o:spid="_x0000_s1096" style="position:absolute;visibility:visible;mso-wrap-style:square" from="28237,402" to="282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" strokeweight=".2pt">
                  <v:stroke joinstyle="miter"/>
                </v:line>
                <v:line id="Connecteur droit 72" o:spid="_x0000_s1097" style="position:absolute;visibility:visible;mso-wrap-style:square" from="28600,402" to="286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" strokeweight=".2pt">
                  <v:stroke joinstyle="miter"/>
                </v:line>
                <v:line id="Connecteur droit 73" o:spid="_x0000_s1098" style="position:absolute;visibility:visible;mso-wrap-style:square" from="28962,0" to="28962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" strokeweight=".8pt">
                  <v:stroke joinstyle="miter"/>
                </v:line>
                <v:line id="Connecteur droit 74" o:spid="_x0000_s1099" style="position:absolute;visibility:visible;mso-wrap-style:square" from="30775,362" to="30775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" strokeweight=".5pt">
                  <v:stroke joinstyle="miter"/>
                </v:line>
                <v:line id="Connecteur droit 75" o:spid="_x0000_s1100" style="position:absolute;visibility:visible;mso-wrap-style:square" from="29325,402" to="293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" strokeweight=".2pt">
                  <v:stroke joinstyle="miter"/>
                </v:line>
                <v:line id="Connecteur droit 76" o:spid="_x0000_s1101" style="position:absolute;visibility:visible;mso-wrap-style:square" from="29687,402" to="296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" strokeweight=".2pt">
                  <v:stroke joinstyle="miter"/>
                </v:line>
                <v:line id="Connecteur droit 77" o:spid="_x0000_s1102" style="position:absolute;visibility:visible;mso-wrap-style:square" from="30050,402" to="300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" strokeweight=".2pt">
                  <v:stroke joinstyle="miter"/>
                </v:line>
                <v:line id="Connecteur droit 78" o:spid="_x0000_s1103" style="position:absolute;visibility:visible;mso-wrap-style:square" from="30412,402" to="304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" strokeweight=".2pt">
                  <v:stroke joinstyle="miter"/>
                </v:line>
                <v:line id="Connecteur droit 79" o:spid="_x0000_s1104" style="position:absolute;visibility:visible;mso-wrap-style:square" from="31137,402" to="311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" strokeweight=".2pt">
                  <v:stroke joinstyle="miter"/>
                </v:line>
                <v:line id="Connecteur droit 80" o:spid="_x0000_s1105" style="position:absolute;visibility:visible;mso-wrap-style:square" from="31500,402" to="315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" strokeweight=".2pt">
                  <v:stroke joinstyle="miter"/>
                </v:line>
                <v:line id="Connecteur droit 81" o:spid="_x0000_s1106" style="position:absolute;visibility:visible;mso-wrap-style:square" from="31863,402" to="318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" strokeweight=".2pt">
                  <v:stroke joinstyle="miter"/>
                </v:line>
                <v:line id="Connecteur droit 82" o:spid="_x0000_s1107" style="position:absolute;visibility:visible;mso-wrap-style:square" from="32225,402" to="322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" strokeweight=".2pt">
                  <v:stroke joinstyle="miter"/>
                </v:line>
                <v:line id="Connecteur droit 83" o:spid="_x0000_s1108" style="position:absolute;visibility:visible;mso-wrap-style:square" from="32588,0" to="32588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" strokeweight=".8pt">
                  <v:stroke joinstyle="miter"/>
                </v:line>
                <v:line id="Connecteur droit 84" o:spid="_x0000_s1109" style="position:absolute;visibility:visible;mso-wrap-style:square" from="34400,362" to="34400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" strokeweight=".5pt">
                  <v:stroke joinstyle="miter"/>
                </v:line>
                <v:line id="Connecteur droit 85" o:spid="_x0000_s1110" style="position:absolute;visibility:visible;mso-wrap-style:square" from="32950,402" to="329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" strokeweight=".2pt">
                  <v:stroke joinstyle="miter"/>
                </v:line>
                <v:line id="Connecteur droit 86" o:spid="_x0000_s1111" style="position:absolute;visibility:visible;mso-wrap-style:square" from="33313,402" to="333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" strokeweight=".2pt">
                  <v:stroke joinstyle="miter"/>
                </v:line>
                <v:line id="Connecteur droit 87" o:spid="_x0000_s1112" style="position:absolute;visibility:visible;mso-wrap-style:square" from="33675,402" to="336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" strokeweight=".2pt">
                  <v:stroke joinstyle="miter"/>
                </v:line>
                <v:line id="Connecteur droit 88" o:spid="_x0000_s1113" style="position:absolute;visibility:visible;mso-wrap-style:square" from="34038,402" to="340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" strokeweight=".2pt">
                  <v:stroke joinstyle="miter"/>
                </v:line>
                <v:line id="Connecteur droit 89" o:spid="_x0000_s1114" style="position:absolute;visibility:visible;mso-wrap-style:square" from="34763,402" to="347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" strokeweight=".2pt">
                  <v:stroke joinstyle="miter"/>
                </v:line>
                <v:line id="Connecteur droit 90" o:spid="_x0000_s1115" style="position:absolute;visibility:visible;mso-wrap-style:square" from="35125,402" to="351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" strokeweight=".2pt">
                  <v:stroke joinstyle="miter"/>
                </v:line>
                <v:line id="Connecteur droit 91" o:spid="_x0000_s1116" style="position:absolute;visibility:visible;mso-wrap-style:square" from="35488,402" to="354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" strokeweight=".2pt">
                  <v:stroke joinstyle="miter"/>
                </v:line>
                <v:line id="Connecteur droit 92" o:spid="_x0000_s1117" style="position:absolute;visibility:visible;mso-wrap-style:square" from="35850,402" to="358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" strokeweight=".2pt">
                  <v:stroke joinstyle="miter"/>
                </v:line>
                <v:line id="Connecteur droit 93" o:spid="_x0000_s1118" style="position:absolute;visibility:visible;mso-wrap-style:square" from="36213,0" to="36213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" strokeweight=".8pt">
                  <v:stroke joinstyle="miter"/>
                </v:line>
                <v:line id="Connecteur droit 94" o:spid="_x0000_s1119" style="position:absolute;visibility:visible;mso-wrap-style:square" from="38026,362" to="38026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" strokeweight=".5pt">
                  <v:stroke joinstyle="miter"/>
                </v:line>
                <v:line id="Connecteur droit 95" o:spid="_x0000_s1120" style="position:absolute;visibility:visible;mso-wrap-style:square" from="36576,402" to="3657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" strokeweight=".2pt">
                  <v:stroke joinstyle="miter"/>
                </v:line>
                <v:line id="Connecteur droit 96" o:spid="_x0000_s1121" style="position:absolute;visibility:visible;mso-wrap-style:square" from="36938,402" to="3693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" strokeweight=".2pt">
                  <v:stroke joinstyle="miter"/>
                </v:line>
                <v:line id="Connecteur droit 97" o:spid="_x0000_s1122" style="position:absolute;visibility:visible;mso-wrap-style:square" from="37301,402" to="3730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" strokeweight=".2pt">
                  <v:stroke joinstyle="miter"/>
                </v:line>
                <v:line id="Connecteur droit 98" o:spid="_x0000_s1123" style="position:absolute;visibility:visible;mso-wrap-style:square" from="37663,402" to="3766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" strokeweight=".2pt">
                  <v:stroke joinstyle="miter"/>
                </v:line>
                <v:line id="Connecteur droit 99" o:spid="_x0000_s1124" style="position:absolute;visibility:visible;mso-wrap-style:square" from="38388,402" to="3838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" strokeweight=".2pt">
                  <v:stroke joinstyle="miter"/>
                </v:line>
                <v:line id="Connecteur droit 100" o:spid="_x0000_s1125" style="position:absolute;visibility:visible;mso-wrap-style:square" from="38751,402" to="3875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" strokeweight=".2pt">
                  <v:stroke joinstyle="miter"/>
                </v:line>
                <v:line id="Connecteur droit 101" o:spid="_x0000_s1126" style="position:absolute;visibility:visible;mso-wrap-style:square" from="39113,402" to="3911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" strokeweight=".2pt">
                  <v:stroke joinstyle="miter"/>
                </v:line>
                <v:line id="Connecteur droit 102" o:spid="_x0000_s1127" style="position:absolute;visibility:visible;mso-wrap-style:square" from="39436,402" to="394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" strokeweight=".2pt">
                  <v:stroke joinstyle="miter"/>
                </v:line>
                <v:line id="Connecteur droit 103" o:spid="_x0000_s1128" style="position:absolute;visibility:visible;mso-wrap-style:square" from="39798,0" to="39798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" strokeweight=".8pt">
                  <v:stroke joinstyle="miter"/>
                </v:line>
                <v:line id="Connecteur droit 104" o:spid="_x0000_s1129" style="position:absolute;visibility:visible;mso-wrap-style:square" from="41611,362" to="41611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" strokeweight=".5pt">
                  <v:stroke joinstyle="miter"/>
                </v:line>
                <v:line id="Connecteur droit 105" o:spid="_x0000_s1130" style="position:absolute;visibility:visible;mso-wrap-style:square" from="40161,402" to="401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" strokeweight=".2pt">
                  <v:stroke joinstyle="miter"/>
                </v:line>
                <v:line id="Connecteur droit 106" o:spid="_x0000_s1131" style="position:absolute;visibility:visible;mso-wrap-style:square" from="40523,402" to="4052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" strokeweight=".2pt">
                  <v:stroke joinstyle="miter"/>
                </v:line>
                <v:line id="Connecteur droit 107" o:spid="_x0000_s1132" style="position:absolute;visibility:visible;mso-wrap-style:square" from="40886,402" to="408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" strokeweight=".2pt">
                  <v:stroke joinstyle="miter"/>
                </v:line>
                <v:line id="Connecteur droit 108" o:spid="_x0000_s1133" style="position:absolute;visibility:visible;mso-wrap-style:square" from="41248,402" to="4124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" strokeweight=".2pt">
                  <v:stroke joinstyle="miter"/>
                </v:line>
                <v:line id="Connecteur droit 109" o:spid="_x0000_s1134" style="position:absolute;visibility:visible;mso-wrap-style:square" from="41973,402" to="41973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" strokeweight=".2pt">
                  <v:stroke joinstyle="miter"/>
                </v:line>
                <v:line id="Connecteur droit 110" o:spid="_x0000_s1135" style="position:absolute;visibility:visible;mso-wrap-style:square" from="42336,402" to="423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" strokeweight=".2pt">
                  <v:stroke joinstyle="miter"/>
                </v:line>
                <v:line id="Connecteur droit 111" o:spid="_x0000_s1136" style="position:absolute;visibility:visible;mso-wrap-style:square" from="42698,402" to="42698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" strokeweight=".2pt">
                  <v:stroke joinstyle="miter"/>
                </v:line>
                <v:line id="Connecteur droit 112" o:spid="_x0000_s1137" style="position:absolute;visibility:visible;mso-wrap-style:square" from="43061,402" to="430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" strokeweight=".2pt">
                  <v:stroke joinstyle="miter"/>
                </v:line>
                <v:line id="Connecteur droit 113" o:spid="_x0000_s1138" style="position:absolute;visibility:visible;mso-wrap-style:square" from="43423,0" to="43423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" strokeweight=".8pt">
                  <v:stroke joinstyle="miter"/>
                </v:line>
                <v:line id="Connecteur droit 114" o:spid="_x0000_s1139" style="position:absolute;visibility:visible;mso-wrap-style:square" from="45236,362" to="45236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" strokeweight=".5pt">
                  <v:stroke joinstyle="miter"/>
                </v:line>
                <v:line id="Connecteur droit 115" o:spid="_x0000_s1140" style="position:absolute;visibility:visible;mso-wrap-style:square" from="43786,402" to="437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" strokeweight=".2pt">
                  <v:stroke joinstyle="miter"/>
                </v:line>
                <v:line id="Connecteur droit 116" o:spid="_x0000_s1141" style="position:absolute;visibility:visible;mso-wrap-style:square" from="44149,402" to="441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" strokeweight=".2pt">
                  <v:stroke joinstyle="miter"/>
                </v:line>
                <v:line id="Connecteur droit 117" o:spid="_x0000_s1142" style="position:absolute;visibility:visible;mso-wrap-style:square" from="44511,402" to="445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" strokeweight=".2pt">
                  <v:stroke joinstyle="miter"/>
                </v:line>
                <v:line id="Connecteur droit 118" o:spid="_x0000_s1143" style="position:absolute;visibility:visible;mso-wrap-style:square" from="44874,402" to="448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" strokeweight=".2pt">
                  <v:stroke joinstyle="miter"/>
                </v:line>
                <v:line id="Connecteur droit 119" o:spid="_x0000_s1144" style="position:absolute;visibility:visible;mso-wrap-style:square" from="45599,402" to="455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" strokeweight=".2pt">
                  <v:stroke joinstyle="miter"/>
                </v:line>
                <v:line id="Connecteur droit 120" o:spid="_x0000_s1145" style="position:absolute;visibility:visible;mso-wrap-style:square" from="45961,402" to="4596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" strokeweight=".2pt">
                  <v:stroke joinstyle="miter"/>
                </v:line>
                <v:line id="Connecteur droit 121" o:spid="_x0000_s1146" style="position:absolute;visibility:visible;mso-wrap-style:square" from="46324,402" to="463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" strokeweight=".2pt">
                  <v:stroke joinstyle="miter"/>
                </v:line>
                <v:line id="Connecteur droit 122" o:spid="_x0000_s1147" style="position:absolute;visibility:visible;mso-wrap-style:square" from="46686,402" to="4668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" strokeweight=".2pt">
                  <v:stroke joinstyle="miter"/>
                </v:line>
                <v:line id="Connecteur droit 123" o:spid="_x0000_s1148" style="position:absolute;visibility:visible;mso-wrap-style:square" from="47049,0" to="47049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" strokeweight=".8pt">
                  <v:stroke joinstyle="miter"/>
                </v:line>
                <v:line id="Connecteur droit 124" o:spid="_x0000_s1149" style="position:absolute;visibility:visible;mso-wrap-style:square" from="48861,362" to="48861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" strokeweight=".5pt">
                  <v:stroke joinstyle="miter"/>
                </v:line>
                <v:line id="Connecteur droit 125" o:spid="_x0000_s1150" style="position:absolute;visibility:visible;mso-wrap-style:square" from="47411,402" to="47411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" strokeweight=".2pt">
                  <v:stroke joinstyle="miter"/>
                </v:line>
                <v:line id="Connecteur droit 126" o:spid="_x0000_s1151" style="position:absolute;visibility:visible;mso-wrap-style:square" from="47774,402" to="477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" strokeweight=".2pt">
                  <v:stroke joinstyle="miter"/>
                </v:line>
                <v:line id="Connecteur droit 127" o:spid="_x0000_s1152" style="position:absolute;visibility:visible;mso-wrap-style:square" from="48136,402" to="48136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" strokeweight=".2pt">
                  <v:stroke joinstyle="miter"/>
                </v:line>
                <v:line id="Connecteur droit 128" o:spid="_x0000_s1153" style="position:absolute;visibility:visible;mso-wrap-style:square" from="48499,402" to="484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" strokeweight=".2pt">
                  <v:stroke joinstyle="miter"/>
                </v:line>
                <v:line id="Connecteur droit 129" o:spid="_x0000_s1154" style="position:absolute;visibility:visible;mso-wrap-style:square" from="49224,402" to="492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" strokeweight=".2pt">
                  <v:stroke joinstyle="miter"/>
                </v:line>
                <v:line id="Connecteur droit 130" o:spid="_x0000_s1155" style="position:absolute;visibility:visible;mso-wrap-style:square" from="49587,402" to="495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" strokeweight=".2pt">
                  <v:stroke joinstyle="miter"/>
                </v:line>
                <v:line id="Connecteur droit 131" o:spid="_x0000_s1156" style="position:absolute;visibility:visible;mso-wrap-style:square" from="49949,402" to="499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" strokeweight=".2pt">
                  <v:stroke joinstyle="miter"/>
                </v:line>
                <v:line id="Connecteur droit 132" o:spid="_x0000_s1157" style="position:absolute;visibility:visible;mso-wrap-style:square" from="50312,402" to="503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" strokeweight=".2pt">
                  <v:stroke joinstyle="miter"/>
                </v:line>
                <v:line id="Connecteur droit 133" o:spid="_x0000_s1158" style="position:absolute;visibility:visible;mso-wrap-style:square" from="50674,0" to="50674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" strokeweight=".8pt">
                  <v:stroke joinstyle="miter"/>
                </v:line>
                <v:line id="Connecteur droit 134" o:spid="_x0000_s1159" style="position:absolute;visibility:visible;mso-wrap-style:square" from="52487,362" to="52487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" strokeweight=".5pt">
                  <v:stroke joinstyle="miter"/>
                </v:line>
                <v:line id="Connecteur droit 135" o:spid="_x0000_s1160" style="position:absolute;visibility:visible;mso-wrap-style:square" from="51037,402" to="510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" strokeweight=".2pt">
                  <v:stroke joinstyle="miter"/>
                </v:line>
                <v:line id="Connecteur droit 136" o:spid="_x0000_s1161" style="position:absolute;visibility:visible;mso-wrap-style:square" from="51399,402" to="5139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" strokeweight=".2pt">
                  <v:stroke joinstyle="miter"/>
                </v:line>
                <v:line id="Connecteur droit 137" o:spid="_x0000_s1162" style="position:absolute;visibility:visible;mso-wrap-style:square" from="51762,402" to="517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" strokeweight=".2pt">
                  <v:stroke joinstyle="miter"/>
                </v:line>
                <v:line id="Connecteur droit 138" o:spid="_x0000_s1163" style="position:absolute;visibility:visible;mso-wrap-style:square" from="52124,402" to="5212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" strokeweight=".2pt">
                  <v:stroke joinstyle="miter"/>
                </v:line>
                <v:line id="Connecteur droit 139" o:spid="_x0000_s1164" style="position:absolute;visibility:visible;mso-wrap-style:square" from="52849,402" to="52849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" strokeweight=".2pt">
                  <v:stroke joinstyle="miter"/>
                </v:line>
                <v:line id="Connecteur droit 140" o:spid="_x0000_s1165" style="position:absolute;visibility:visible;mso-wrap-style:square" from="53212,402" to="5321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" strokeweight=".2pt">
                  <v:stroke joinstyle="miter"/>
                </v:line>
                <v:line id="Connecteur droit 141" o:spid="_x0000_s1166" style="position:absolute;visibility:visible;mso-wrap-style:square" from="53574,402" to="53574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" strokeweight=".2pt">
                  <v:stroke joinstyle="miter"/>
                </v:line>
                <v:line id="Connecteur droit 142" o:spid="_x0000_s1167" style="position:absolute;visibility:visible;mso-wrap-style:square" from="53937,402" to="539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" strokeweight=".2pt">
                  <v:stroke joinstyle="miter"/>
                </v:line>
                <v:line id="Connecteur droit 143" o:spid="_x0000_s1168" style="position:absolute;visibility:visible;mso-wrap-style:square" from="54300,0" to="54300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" strokeweight=".8pt">
                  <v:stroke joinstyle="miter"/>
                </v:line>
                <v:line id="Connecteur droit 144" o:spid="_x0000_s1169" style="position:absolute;visibility:visible;mso-wrap-style:square" from="56112,362" to="56112,1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" strokeweight=".5pt">
                  <v:stroke joinstyle="miter"/>
                </v:line>
                <v:line id="Connecteur droit 145" o:spid="_x0000_s1170" style="position:absolute;visibility:visible;mso-wrap-style:square" from="54662,402" to="546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" strokeweight=".2pt">
                  <v:stroke joinstyle="miter"/>
                </v:line>
                <v:line id="Connecteur droit 146" o:spid="_x0000_s1171" style="position:absolute;visibility:visible;mso-wrap-style:square" from="55025,402" to="5502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" strokeweight=".2pt">
                  <v:stroke joinstyle="miter"/>
                </v:line>
                <v:line id="Connecteur droit 147" o:spid="_x0000_s1172" style="position:absolute;visibility:visible;mso-wrap-style:square" from="55387,402" to="5538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" strokeweight=".2pt">
                  <v:stroke joinstyle="miter"/>
                </v:line>
                <v:line id="Connecteur droit 148" o:spid="_x0000_s1173" style="position:absolute;visibility:visible;mso-wrap-style:square" from="55750,402" to="5575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" strokeweight=".2pt">
                  <v:stroke joinstyle="miter"/>
                </v:line>
                <v:line id="Connecteur droit 149" o:spid="_x0000_s1174" style="position:absolute;visibility:visible;mso-wrap-style:square" from="56475,402" to="56475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" strokeweight=".2pt">
                  <v:stroke joinstyle="miter"/>
                </v:line>
                <v:line id="Connecteur droit 150" o:spid="_x0000_s1175" style="position:absolute;visibility:visible;mso-wrap-style:square" from="56837,402" to="56837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" strokeweight=".2pt">
                  <v:stroke joinstyle="miter"/>
                </v:line>
                <v:line id="Connecteur droit 151" o:spid="_x0000_s1176" style="position:absolute;visibility:visible;mso-wrap-style:square" from="57200,402" to="57200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" strokeweight=".2pt">
                  <v:stroke joinstyle="miter"/>
                </v:line>
                <v:line id="Connecteur droit 152" o:spid="_x0000_s1177" style="position:absolute;visibility:visible;mso-wrap-style:square" from="57562,402" to="57562,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" strokeweight=".2pt">
                  <v:stroke joinstyle="miter"/>
                </v:line>
                <v:line id="Connecteur droit 153" o:spid="_x0000_s1178" style="position:absolute;visibility:visible;mso-wrap-style:square" from="57925,0" to="57925,1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" strokeweight=".8pt">
                  <v:stroke joinstyle="miter"/>
                </v:line>
              </v:group>
            </w:pict>
          </mc:Fallback>
        </mc:AlternateContent>
      </w:r>
    </w:p>
    <w:p w14:paraId="7F27E860" w14:textId="4F4AEAE6" w:rsidR="0048051F" w:rsidRDefault="00C16283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3E51C96" wp14:editId="3E153018">
                <wp:simplePos x="0" y="0"/>
                <wp:positionH relativeFrom="column">
                  <wp:posOffset>3015790</wp:posOffset>
                </wp:positionH>
                <wp:positionV relativeFrom="paragraph">
                  <wp:posOffset>74057</wp:posOffset>
                </wp:positionV>
                <wp:extent cx="290030" cy="241691"/>
                <wp:effectExtent l="0" t="0" r="0" b="6350"/>
                <wp:wrapNone/>
                <wp:docPr id="816639296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0F333C" w14:textId="6EA047FD" w:rsidR="00C16283" w:rsidRDefault="00C16283">
                            <w: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E51C96" id="_x0000_t202" coordsize="21600,21600" o:spt="202" path="m,l,21600r21600,l21600,xe">
                <v:stroke joinstyle="miter"/>
                <v:path gradientshapeok="t" o:connecttype="rect"/>
              </v:shapetype>
              <v:shape id="Zone de texte 155" o:spid="_x0000_s1026" type="#_x0000_t202" style="position:absolute;margin-left:237.45pt;margin-top:5.85pt;width:22.85pt;height:19.05pt;z-index:251810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" filled="f" stroked="f" strokeweight=".5pt">
                <v:textbox>
                  <w:txbxContent>
                    <w:p w14:paraId="750F333C" w14:textId="6EA047FD" w:rsidR="00C16283" w:rsidRDefault="00C16283"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8051F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E0518C2" wp14:editId="3BD6E4D2">
                <wp:simplePos x="0" y="0"/>
                <wp:positionH relativeFrom="column">
                  <wp:posOffset>2650272</wp:posOffset>
                </wp:positionH>
                <wp:positionV relativeFrom="paragraph">
                  <wp:posOffset>69850</wp:posOffset>
                </wp:positionV>
                <wp:extent cx="290030" cy="241691"/>
                <wp:effectExtent l="0" t="0" r="0" b="6350"/>
                <wp:wrapNone/>
                <wp:docPr id="75710904" name="Zone de text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030" cy="2416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30F5D8" w14:textId="1AD48C42" w:rsidR="0048051F" w:rsidRDefault="0048051F">
                            <w: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0518C2" id="_x0000_s1027" type="#_x0000_t202" style="position:absolute;margin-left:208.7pt;margin-top:5.5pt;width:22.85pt;height:19.05pt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" filled="f" stroked="f" strokeweight=".5pt">
                <v:textbox>
                  <w:txbxContent>
                    <w:p w14:paraId="6B30F5D8" w14:textId="1AD48C42" w:rsidR="0048051F" w:rsidRDefault="0048051F">
                      <w: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605E5934" w14:textId="4AE57DB6" w:rsidR="008E0926" w:rsidRDefault="008A0738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871232" behindDoc="0" locked="0" layoutInCell="1" allowOverlap="1" wp14:anchorId="439C9F00" wp14:editId="4DE2E076">
                <wp:simplePos x="0" y="0"/>
                <wp:positionH relativeFrom="column">
                  <wp:posOffset>3805998</wp:posOffset>
                </wp:positionH>
                <wp:positionV relativeFrom="paragraph">
                  <wp:posOffset>90805</wp:posOffset>
                </wp:positionV>
                <wp:extent cx="2139932" cy="2205396"/>
                <wp:effectExtent l="0" t="0" r="0" b="23495"/>
                <wp:wrapNone/>
                <wp:docPr id="606231089" name="Groupe 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9932" cy="2205396"/>
                          <a:chOff x="0" y="-50481"/>
                          <a:chExt cx="2461792" cy="2536542"/>
                        </a:xfrm>
                      </wpg:grpSpPr>
                      <wpg:grpSp>
                        <wpg:cNvPr id="322531774" name="Groupe 199"/>
                        <wpg:cNvGrpSpPr/>
                        <wpg:grpSpPr>
                          <a:xfrm>
                            <a:off x="58366" y="393970"/>
                            <a:ext cx="1967773" cy="1967773"/>
                            <a:chOff x="0" y="0"/>
                            <a:chExt cx="2542687" cy="2542687"/>
                          </a:xfrm>
                        </wpg:grpSpPr>
                        <wps:wsp>
                          <wps:cNvPr id="1141853776" name="Forme libre : forme 156"/>
                          <wps:cNvSpPr/>
                          <wps:spPr>
                            <a:xfrm>
                              <a:off x="0" y="0"/>
                              <a:ext cx="2539999" cy="253999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539999" h="2539998">
                                  <a:moveTo>
                                    <a:pt x="2539998" y="1269997"/>
                                  </a:moveTo>
                                  <a:lnTo>
                                    <a:pt x="2539934" y="1282697"/>
                                  </a:lnTo>
                                  <a:lnTo>
                                    <a:pt x="2539744" y="1295396"/>
                                  </a:lnTo>
                                  <a:lnTo>
                                    <a:pt x="2539427" y="1308092"/>
                                  </a:lnTo>
                                  <a:lnTo>
                                    <a:pt x="2538982" y="1320784"/>
                                  </a:lnTo>
                                  <a:lnTo>
                                    <a:pt x="2538411" y="1333472"/>
                                  </a:lnTo>
                                  <a:lnTo>
                                    <a:pt x="2537712" y="1346153"/>
                                  </a:lnTo>
                                  <a:lnTo>
                                    <a:pt x="2536888" y="1358826"/>
                                  </a:lnTo>
                                  <a:lnTo>
                                    <a:pt x="2535936" y="1371490"/>
                                  </a:lnTo>
                                  <a:lnTo>
                                    <a:pt x="2534858" y="1384145"/>
                                  </a:lnTo>
                                  <a:lnTo>
                                    <a:pt x="2533653" y="1396788"/>
                                  </a:lnTo>
                                  <a:lnTo>
                                    <a:pt x="2532322" y="1409418"/>
                                  </a:lnTo>
                                  <a:lnTo>
                                    <a:pt x="2530865" y="1422034"/>
                                  </a:lnTo>
                                  <a:lnTo>
                                    <a:pt x="2529281" y="1434635"/>
                                  </a:lnTo>
                                  <a:lnTo>
                                    <a:pt x="2527572" y="1447220"/>
                                  </a:lnTo>
                                  <a:lnTo>
                                    <a:pt x="2525737" y="1459787"/>
                                  </a:lnTo>
                                  <a:lnTo>
                                    <a:pt x="2523776" y="1472334"/>
                                  </a:lnTo>
                                  <a:lnTo>
                                    <a:pt x="2521690" y="1484862"/>
                                  </a:lnTo>
                                  <a:lnTo>
                                    <a:pt x="2519479" y="1497368"/>
                                  </a:lnTo>
                                  <a:lnTo>
                                    <a:pt x="2517143" y="1509852"/>
                                  </a:lnTo>
                                  <a:lnTo>
                                    <a:pt x="2514682" y="1522311"/>
                                  </a:lnTo>
                                  <a:lnTo>
                                    <a:pt x="2512096" y="1534745"/>
                                  </a:lnTo>
                                  <a:lnTo>
                                    <a:pt x="2509387" y="1547153"/>
                                  </a:lnTo>
                                  <a:lnTo>
                                    <a:pt x="2506553" y="1559533"/>
                                  </a:lnTo>
                                  <a:lnTo>
                                    <a:pt x="2503596" y="1571884"/>
                                  </a:lnTo>
                                  <a:lnTo>
                                    <a:pt x="2500516" y="1584205"/>
                                  </a:lnTo>
                                  <a:lnTo>
                                    <a:pt x="2497312" y="1596495"/>
                                  </a:lnTo>
                                  <a:lnTo>
                                    <a:pt x="2493986" y="1608752"/>
                                  </a:lnTo>
                                  <a:lnTo>
                                    <a:pt x="2490537" y="1620974"/>
                                  </a:lnTo>
                                  <a:lnTo>
                                    <a:pt x="2486966" y="1633162"/>
                                  </a:lnTo>
                                  <a:lnTo>
                                    <a:pt x="2483274" y="1645314"/>
                                  </a:lnTo>
                                  <a:lnTo>
                                    <a:pt x="2479459" y="1657428"/>
                                  </a:lnTo>
                                  <a:lnTo>
                                    <a:pt x="2475525" y="1669503"/>
                                  </a:lnTo>
                                  <a:lnTo>
                                    <a:pt x="2471470" y="1681538"/>
                                  </a:lnTo>
                                  <a:lnTo>
                                    <a:pt x="2467294" y="1693532"/>
                                  </a:lnTo>
                                  <a:lnTo>
                                    <a:pt x="2462999" y="1705484"/>
                                  </a:lnTo>
                                  <a:lnTo>
                                    <a:pt x="2458584" y="1717392"/>
                                  </a:lnTo>
                                  <a:lnTo>
                                    <a:pt x="2454051" y="1729256"/>
                                  </a:lnTo>
                                  <a:lnTo>
                                    <a:pt x="2449399" y="1741073"/>
                                  </a:lnTo>
                                  <a:lnTo>
                                    <a:pt x="2444629" y="1752844"/>
                                  </a:lnTo>
                                  <a:lnTo>
                                    <a:pt x="2439742" y="1764566"/>
                                  </a:lnTo>
                                  <a:lnTo>
                                    <a:pt x="2434738" y="1776239"/>
                                  </a:lnTo>
                                  <a:lnTo>
                                    <a:pt x="2429617" y="1787861"/>
                                  </a:lnTo>
                                  <a:lnTo>
                                    <a:pt x="2424381" y="1799431"/>
                                  </a:lnTo>
                                  <a:lnTo>
                                    <a:pt x="2419029" y="1810948"/>
                                  </a:lnTo>
                                  <a:lnTo>
                                    <a:pt x="2413562" y="1822412"/>
                                  </a:lnTo>
                                  <a:lnTo>
                                    <a:pt x="2407980" y="1833820"/>
                                  </a:lnTo>
                                  <a:lnTo>
                                    <a:pt x="2402285" y="1845171"/>
                                  </a:lnTo>
                                  <a:lnTo>
                                    <a:pt x="2396477" y="1856466"/>
                                  </a:lnTo>
                                  <a:lnTo>
                                    <a:pt x="2390556" y="1867701"/>
                                  </a:lnTo>
                                  <a:lnTo>
                                    <a:pt x="2384523" y="1878877"/>
                                  </a:lnTo>
                                  <a:lnTo>
                                    <a:pt x="2378378" y="1889992"/>
                                  </a:lnTo>
                                  <a:lnTo>
                                    <a:pt x="2372123" y="1901044"/>
                                  </a:lnTo>
                                  <a:lnTo>
                                    <a:pt x="2365757" y="1912034"/>
                                  </a:lnTo>
                                  <a:lnTo>
                                    <a:pt x="2359282" y="1922959"/>
                                  </a:lnTo>
                                  <a:lnTo>
                                    <a:pt x="2352698" y="1933820"/>
                                  </a:lnTo>
                                  <a:lnTo>
                                    <a:pt x="2346006" y="1944614"/>
                                  </a:lnTo>
                                  <a:lnTo>
                                    <a:pt x="2339206" y="1955340"/>
                                  </a:lnTo>
                                  <a:lnTo>
                                    <a:pt x="2332299" y="1965998"/>
                                  </a:lnTo>
                                  <a:lnTo>
                                    <a:pt x="2325286" y="1976586"/>
                                  </a:lnTo>
                                  <a:lnTo>
                                    <a:pt x="2318167" y="1987104"/>
                                  </a:lnTo>
                                  <a:lnTo>
                                    <a:pt x="2310944" y="1997549"/>
                                  </a:lnTo>
                                  <a:lnTo>
                                    <a:pt x="2303616" y="2007923"/>
                                  </a:lnTo>
                                  <a:lnTo>
                                    <a:pt x="2296185" y="2018221"/>
                                  </a:lnTo>
                                  <a:lnTo>
                                    <a:pt x="2288652" y="2028446"/>
                                  </a:lnTo>
                                  <a:lnTo>
                                    <a:pt x="2281016" y="2038595"/>
                                  </a:lnTo>
                                  <a:lnTo>
                                    <a:pt x="2273279" y="2048667"/>
                                  </a:lnTo>
                                  <a:lnTo>
                                    <a:pt x="2265443" y="2058660"/>
                                  </a:lnTo>
                                  <a:lnTo>
                                    <a:pt x="2257506" y="2068575"/>
                                  </a:lnTo>
                                  <a:lnTo>
                                    <a:pt x="2249471" y="2078410"/>
                                  </a:lnTo>
                                  <a:lnTo>
                                    <a:pt x="2241338" y="2088165"/>
                                  </a:lnTo>
                                  <a:lnTo>
                                    <a:pt x="2233108" y="2097837"/>
                                  </a:lnTo>
                                  <a:lnTo>
                                    <a:pt x="2224781" y="2107427"/>
                                  </a:lnTo>
                                  <a:lnTo>
                                    <a:pt x="2216359" y="2116933"/>
                                  </a:lnTo>
                                  <a:lnTo>
                                    <a:pt x="2207843" y="2126354"/>
                                  </a:lnTo>
                                  <a:lnTo>
                                    <a:pt x="2199232" y="2135690"/>
                                  </a:lnTo>
                                  <a:lnTo>
                                    <a:pt x="2190529" y="2144939"/>
                                  </a:lnTo>
                                  <a:lnTo>
                                    <a:pt x="2181733" y="2154100"/>
                                  </a:lnTo>
                                  <a:lnTo>
                                    <a:pt x="2172847" y="2163173"/>
                                  </a:lnTo>
                                  <a:lnTo>
                                    <a:pt x="2163870" y="2172157"/>
                                  </a:lnTo>
                                  <a:lnTo>
                                    <a:pt x="2154803" y="2181051"/>
                                  </a:lnTo>
                                  <a:lnTo>
                                    <a:pt x="2145648" y="2189854"/>
                                  </a:lnTo>
                                  <a:lnTo>
                                    <a:pt x="2136406" y="2198564"/>
                                  </a:lnTo>
                                  <a:lnTo>
                                    <a:pt x="2127077" y="2207182"/>
                                  </a:lnTo>
                                  <a:lnTo>
                                    <a:pt x="2117663" y="2215706"/>
                                  </a:lnTo>
                                  <a:lnTo>
                                    <a:pt x="2108163" y="2224135"/>
                                  </a:lnTo>
                                  <a:lnTo>
                                    <a:pt x="2098580" y="2232469"/>
                                  </a:lnTo>
                                  <a:lnTo>
                                    <a:pt x="2088914" y="2240707"/>
                                  </a:lnTo>
                                  <a:lnTo>
                                    <a:pt x="2079166" y="2248847"/>
                                  </a:lnTo>
                                  <a:lnTo>
                                    <a:pt x="2069337" y="2256890"/>
                                  </a:lnTo>
                                  <a:lnTo>
                                    <a:pt x="2059428" y="2264834"/>
                                  </a:lnTo>
                                  <a:lnTo>
                                    <a:pt x="2049440" y="2272678"/>
                                  </a:lnTo>
                                  <a:lnTo>
                                    <a:pt x="2039374" y="2280423"/>
                                  </a:lnTo>
                                  <a:lnTo>
                                    <a:pt x="2029232" y="2288066"/>
                                  </a:lnTo>
                                  <a:lnTo>
                                    <a:pt x="2019013" y="2295608"/>
                                  </a:lnTo>
                                  <a:lnTo>
                                    <a:pt x="2008719" y="2303046"/>
                                  </a:lnTo>
                                  <a:lnTo>
                                    <a:pt x="1998352" y="2310382"/>
                                  </a:lnTo>
                                  <a:lnTo>
                                    <a:pt x="1987912" y="2317613"/>
                                  </a:lnTo>
                                  <a:lnTo>
                                    <a:pt x="1977399" y="2324740"/>
                                  </a:lnTo>
                                  <a:lnTo>
                                    <a:pt x="1966817" y="2331762"/>
                                  </a:lnTo>
                                  <a:lnTo>
                                    <a:pt x="1956164" y="2338677"/>
                                  </a:lnTo>
                                  <a:lnTo>
                                    <a:pt x="1945443" y="2345485"/>
                                  </a:lnTo>
                                  <a:lnTo>
                                    <a:pt x="1934654" y="2352186"/>
                                  </a:lnTo>
                                  <a:lnTo>
                                    <a:pt x="1923799" y="2358778"/>
                                  </a:lnTo>
                                  <a:lnTo>
                                    <a:pt x="1912879" y="2365262"/>
                                  </a:lnTo>
                                  <a:lnTo>
                                    <a:pt x="1901894" y="2371636"/>
                                  </a:lnTo>
                                  <a:lnTo>
                                    <a:pt x="1890846" y="2377900"/>
                                  </a:lnTo>
                                  <a:lnTo>
                                    <a:pt x="1879736" y="2384053"/>
                                  </a:lnTo>
                                  <a:lnTo>
                                    <a:pt x="1868565" y="2390094"/>
                                  </a:lnTo>
                                  <a:lnTo>
                                    <a:pt x="1857334" y="2396024"/>
                                  </a:lnTo>
                                  <a:lnTo>
                                    <a:pt x="1846044" y="2401841"/>
                                  </a:lnTo>
                                  <a:lnTo>
                                    <a:pt x="1834697" y="2407545"/>
                                  </a:lnTo>
                                  <a:lnTo>
                                    <a:pt x="1823293" y="2413135"/>
                                  </a:lnTo>
                                  <a:lnTo>
                                    <a:pt x="1811834" y="2418611"/>
                                  </a:lnTo>
                                  <a:lnTo>
                                    <a:pt x="1800321" y="2423972"/>
                                  </a:lnTo>
                                  <a:lnTo>
                                    <a:pt x="1788755" y="2429217"/>
                                  </a:lnTo>
                                  <a:lnTo>
                                    <a:pt x="1777137" y="2434347"/>
                                  </a:lnTo>
                                  <a:lnTo>
                                    <a:pt x="1765468" y="2439360"/>
                                  </a:lnTo>
                                  <a:lnTo>
                                    <a:pt x="1753749" y="2444256"/>
                                  </a:lnTo>
                                  <a:lnTo>
                                    <a:pt x="1741983" y="2449035"/>
                                  </a:lnTo>
                                  <a:lnTo>
                                    <a:pt x="1730169" y="2453696"/>
                                  </a:lnTo>
                                  <a:lnTo>
                                    <a:pt x="1718309" y="2458238"/>
                                  </a:lnTo>
                                  <a:lnTo>
                                    <a:pt x="1706404" y="2462662"/>
                                  </a:lnTo>
                                  <a:lnTo>
                                    <a:pt x="1694455" y="2466967"/>
                                  </a:lnTo>
                                  <a:lnTo>
                                    <a:pt x="1682464" y="2471151"/>
                                  </a:lnTo>
                                  <a:lnTo>
                                    <a:pt x="1670432" y="2475216"/>
                                  </a:lnTo>
                                  <a:lnTo>
                                    <a:pt x="1658360" y="2479160"/>
                                  </a:lnTo>
                                  <a:lnTo>
                                    <a:pt x="1646249" y="2482983"/>
                                  </a:lnTo>
                                  <a:lnTo>
                                    <a:pt x="1634100" y="2486685"/>
                                  </a:lnTo>
                                  <a:lnTo>
                                    <a:pt x="1621915" y="2490265"/>
                                  </a:lnTo>
                                  <a:lnTo>
                                    <a:pt x="1609695" y="2493723"/>
                                  </a:lnTo>
                                  <a:lnTo>
                                    <a:pt x="1597441" y="2497059"/>
                                  </a:lnTo>
                                  <a:lnTo>
                                    <a:pt x="1585154" y="2500272"/>
                                  </a:lnTo>
                                  <a:lnTo>
                                    <a:pt x="1572835" y="2503362"/>
                                  </a:lnTo>
                                  <a:lnTo>
                                    <a:pt x="1560486" y="2506329"/>
                                  </a:lnTo>
                                  <a:lnTo>
                                    <a:pt x="1548109" y="2509172"/>
                                  </a:lnTo>
                                  <a:lnTo>
                                    <a:pt x="1535703" y="2511891"/>
                                  </a:lnTo>
                                  <a:lnTo>
                                    <a:pt x="1523271" y="2514486"/>
                                  </a:lnTo>
                                  <a:lnTo>
                                    <a:pt x="1510813" y="2516957"/>
                                  </a:lnTo>
                                  <a:lnTo>
                                    <a:pt x="1498332" y="2519302"/>
                                  </a:lnTo>
                                  <a:lnTo>
                                    <a:pt x="1485827" y="2521523"/>
                                  </a:lnTo>
                                  <a:lnTo>
                                    <a:pt x="1473301" y="2523619"/>
                                  </a:lnTo>
                                  <a:lnTo>
                                    <a:pt x="1460755" y="2525589"/>
                                  </a:lnTo>
                                  <a:lnTo>
                                    <a:pt x="1448189" y="2527434"/>
                                  </a:lnTo>
                                  <a:lnTo>
                                    <a:pt x="1435606" y="2529153"/>
                                  </a:lnTo>
                                  <a:lnTo>
                                    <a:pt x="1423006" y="2530746"/>
                                  </a:lnTo>
                                  <a:lnTo>
                                    <a:pt x="1410391" y="2532213"/>
                                  </a:lnTo>
                                  <a:lnTo>
                                    <a:pt x="1397762" y="2533554"/>
                                  </a:lnTo>
                                  <a:lnTo>
                                    <a:pt x="1385120" y="2534769"/>
                                  </a:lnTo>
                                  <a:lnTo>
                                    <a:pt x="1372466" y="2535857"/>
                                  </a:lnTo>
                                  <a:lnTo>
                                    <a:pt x="1359803" y="2536818"/>
                                  </a:lnTo>
                                  <a:lnTo>
                                    <a:pt x="1347130" y="2537653"/>
                                  </a:lnTo>
                                  <a:lnTo>
                                    <a:pt x="1334449" y="2538361"/>
                                  </a:lnTo>
                                  <a:lnTo>
                                    <a:pt x="1321763" y="2538942"/>
                                  </a:lnTo>
                                  <a:lnTo>
                                    <a:pt x="1309071" y="2539396"/>
                                  </a:lnTo>
                                  <a:lnTo>
                                    <a:pt x="1296375" y="2539723"/>
                                  </a:lnTo>
                                  <a:lnTo>
                                    <a:pt x="1283676" y="2539923"/>
                                  </a:lnTo>
                                  <a:lnTo>
                                    <a:pt x="1270976" y="2539997"/>
                                  </a:lnTo>
                                  <a:lnTo>
                                    <a:pt x="1258276" y="2539943"/>
                                  </a:lnTo>
                                  <a:lnTo>
                                    <a:pt x="1245577" y="2539762"/>
                                  </a:lnTo>
                                  <a:lnTo>
                                    <a:pt x="1232881" y="2539454"/>
                                  </a:lnTo>
                                  <a:lnTo>
                                    <a:pt x="1220188" y="2539020"/>
                                  </a:lnTo>
                                  <a:lnTo>
                                    <a:pt x="1207500" y="2538458"/>
                                  </a:lnTo>
                                  <a:lnTo>
                                    <a:pt x="1194819" y="2537770"/>
                                  </a:lnTo>
                                  <a:lnTo>
                                    <a:pt x="1182145" y="2536955"/>
                                  </a:lnTo>
                                  <a:lnTo>
                                    <a:pt x="1169480" y="2536013"/>
                                  </a:lnTo>
                                  <a:lnTo>
                                    <a:pt x="1156824" y="2534944"/>
                                  </a:lnTo>
                                  <a:lnTo>
                                    <a:pt x="1144181" y="2533749"/>
                                  </a:lnTo>
                                  <a:lnTo>
                                    <a:pt x="1131549" y="2532428"/>
                                  </a:lnTo>
                                  <a:lnTo>
                                    <a:pt x="1118932" y="2530980"/>
                                  </a:lnTo>
                                  <a:lnTo>
                                    <a:pt x="1106330" y="2529407"/>
                                  </a:lnTo>
                                  <a:lnTo>
                                    <a:pt x="1093744" y="2527707"/>
                                  </a:lnTo>
                                  <a:lnTo>
                                    <a:pt x="1081176" y="2525882"/>
                                  </a:lnTo>
                                  <a:lnTo>
                                    <a:pt x="1068626" y="2523931"/>
                                  </a:lnTo>
                                  <a:lnTo>
                                    <a:pt x="1056097" y="2521854"/>
                                  </a:lnTo>
                                  <a:lnTo>
                                    <a:pt x="1043589" y="2519653"/>
                                  </a:lnTo>
                                  <a:lnTo>
                                    <a:pt x="1031104" y="2517326"/>
                                  </a:lnTo>
                                  <a:lnTo>
                                    <a:pt x="1018642" y="2514875"/>
                                  </a:lnTo>
                                  <a:lnTo>
                                    <a:pt x="1006206" y="2512299"/>
                                  </a:lnTo>
                                  <a:lnTo>
                                    <a:pt x="993796" y="2509599"/>
                                  </a:lnTo>
                                  <a:lnTo>
                                    <a:pt x="981414" y="2506775"/>
                                  </a:lnTo>
                                  <a:lnTo>
                                    <a:pt x="969061" y="2503827"/>
                                  </a:lnTo>
                                  <a:lnTo>
                                    <a:pt x="956738" y="2500756"/>
                                  </a:lnTo>
                                  <a:lnTo>
                                    <a:pt x="944446" y="2497562"/>
                                  </a:lnTo>
                                  <a:lnTo>
                                    <a:pt x="932186" y="2494245"/>
                                  </a:lnTo>
                                  <a:lnTo>
                                    <a:pt x="919961" y="2490806"/>
                                  </a:lnTo>
                                  <a:lnTo>
                                    <a:pt x="907770" y="2487244"/>
                                  </a:lnTo>
                                  <a:lnTo>
                                    <a:pt x="895616" y="2483561"/>
                                  </a:lnTo>
                                  <a:lnTo>
                                    <a:pt x="883499" y="2479756"/>
                                  </a:lnTo>
                                  <a:lnTo>
                                    <a:pt x="871421" y="2475831"/>
                                  </a:lnTo>
                                  <a:lnTo>
                                    <a:pt x="859382" y="2471785"/>
                                  </a:lnTo>
                                  <a:lnTo>
                                    <a:pt x="847385" y="2467619"/>
                                  </a:lnTo>
                                  <a:lnTo>
                                    <a:pt x="835430" y="2463333"/>
                                  </a:lnTo>
                                  <a:lnTo>
                                    <a:pt x="823518" y="2458928"/>
                                  </a:lnTo>
                                  <a:lnTo>
                                    <a:pt x="811651" y="2454403"/>
                                  </a:lnTo>
                                  <a:lnTo>
                                    <a:pt x="799830" y="2449761"/>
                                  </a:lnTo>
                                  <a:lnTo>
                                    <a:pt x="788056" y="2445000"/>
                                  </a:lnTo>
                                  <a:lnTo>
                                    <a:pt x="776330" y="2440122"/>
                                  </a:lnTo>
                                  <a:lnTo>
                                    <a:pt x="764653" y="2435127"/>
                                  </a:lnTo>
                                  <a:lnTo>
                                    <a:pt x="753027" y="2430015"/>
                                  </a:lnTo>
                                  <a:lnTo>
                                    <a:pt x="741453" y="2424787"/>
                                  </a:lnTo>
                                  <a:lnTo>
                                    <a:pt x="729932" y="2419444"/>
                                  </a:lnTo>
                                  <a:lnTo>
                                    <a:pt x="718464" y="2413986"/>
                                  </a:lnTo>
                                  <a:lnTo>
                                    <a:pt x="707052" y="2408413"/>
                                  </a:lnTo>
                                  <a:lnTo>
                                    <a:pt x="695696" y="2402727"/>
                                  </a:lnTo>
                                  <a:lnTo>
                                    <a:pt x="684397" y="2396927"/>
                                  </a:lnTo>
                                  <a:lnTo>
                                    <a:pt x="673157" y="2391015"/>
                                  </a:lnTo>
                                  <a:lnTo>
                                    <a:pt x="661977" y="2384991"/>
                                  </a:lnTo>
                                  <a:lnTo>
                                    <a:pt x="650857" y="2378855"/>
                                  </a:lnTo>
                                  <a:lnTo>
                                    <a:pt x="639800" y="2372608"/>
                                  </a:lnTo>
                                  <a:lnTo>
                                    <a:pt x="628805" y="2366251"/>
                                  </a:lnTo>
                                  <a:lnTo>
                                    <a:pt x="617875" y="2359784"/>
                                  </a:lnTo>
                                  <a:lnTo>
                                    <a:pt x="607009" y="2353208"/>
                                  </a:lnTo>
                                  <a:lnTo>
                                    <a:pt x="596210" y="2346524"/>
                                  </a:lnTo>
                                  <a:lnTo>
                                    <a:pt x="585479" y="2339732"/>
                                  </a:lnTo>
                                  <a:lnTo>
                                    <a:pt x="574816" y="2332834"/>
                                  </a:lnTo>
                                  <a:lnTo>
                                    <a:pt x="564222" y="2325829"/>
                                  </a:lnTo>
                                  <a:lnTo>
                                    <a:pt x="553699" y="2318718"/>
                                  </a:lnTo>
                                  <a:lnTo>
                                    <a:pt x="543248" y="2311502"/>
                                  </a:lnTo>
                                  <a:lnTo>
                                    <a:pt x="532869" y="2304183"/>
                                  </a:lnTo>
                                  <a:lnTo>
                                    <a:pt x="522564" y="2296760"/>
                                  </a:lnTo>
                                  <a:lnTo>
                                    <a:pt x="512334" y="2289234"/>
                                  </a:lnTo>
                                  <a:lnTo>
                                    <a:pt x="502179" y="2281607"/>
                                  </a:lnTo>
                                  <a:lnTo>
                                    <a:pt x="492101" y="2273878"/>
                                  </a:lnTo>
                                  <a:lnTo>
                                    <a:pt x="482102" y="2266049"/>
                                  </a:lnTo>
                                  <a:lnTo>
                                    <a:pt x="472180" y="2258120"/>
                                  </a:lnTo>
                                  <a:lnTo>
                                    <a:pt x="462339" y="2250093"/>
                                  </a:lnTo>
                                  <a:lnTo>
                                    <a:pt x="452579" y="2241967"/>
                                  </a:lnTo>
                                  <a:lnTo>
                                    <a:pt x="442900" y="2233744"/>
                                  </a:lnTo>
                                  <a:lnTo>
                                    <a:pt x="433304" y="2225425"/>
                                  </a:lnTo>
                                  <a:lnTo>
                                    <a:pt x="423791" y="2217010"/>
                                  </a:lnTo>
                                  <a:lnTo>
                                    <a:pt x="414363" y="2208501"/>
                                  </a:lnTo>
                                  <a:lnTo>
                                    <a:pt x="405021" y="2199898"/>
                                  </a:lnTo>
                                  <a:lnTo>
                                    <a:pt x="395765" y="2191201"/>
                                  </a:lnTo>
                                  <a:lnTo>
                                    <a:pt x="386597" y="2182413"/>
                                  </a:lnTo>
                                  <a:lnTo>
                                    <a:pt x="377517" y="2173533"/>
                                  </a:lnTo>
                                  <a:lnTo>
                                    <a:pt x="368526" y="2164563"/>
                                  </a:lnTo>
                                  <a:lnTo>
                                    <a:pt x="359626" y="2155504"/>
                                  </a:lnTo>
                                  <a:lnTo>
                                    <a:pt x="350816" y="2146356"/>
                                  </a:lnTo>
                                  <a:lnTo>
                                    <a:pt x="342099" y="2137120"/>
                                  </a:lnTo>
                                  <a:lnTo>
                                    <a:pt x="333474" y="2127798"/>
                                  </a:lnTo>
                                  <a:lnTo>
                                    <a:pt x="324943" y="2118390"/>
                                  </a:lnTo>
                                  <a:lnTo>
                                    <a:pt x="316506" y="2108897"/>
                                  </a:lnTo>
                                  <a:lnTo>
                                    <a:pt x="308164" y="2099320"/>
                                  </a:lnTo>
                                  <a:lnTo>
                                    <a:pt x="299919" y="2089660"/>
                                  </a:lnTo>
                                  <a:lnTo>
                                    <a:pt x="291771" y="2079918"/>
                                  </a:lnTo>
                                  <a:lnTo>
                                    <a:pt x="283721" y="2070095"/>
                                  </a:lnTo>
                                  <a:lnTo>
                                    <a:pt x="275769" y="2060193"/>
                                  </a:lnTo>
                                  <a:lnTo>
                                    <a:pt x="267917" y="2050211"/>
                                  </a:lnTo>
                                  <a:lnTo>
                                    <a:pt x="260165" y="2040151"/>
                                  </a:lnTo>
                                  <a:lnTo>
                                    <a:pt x="252514" y="2030014"/>
                                  </a:lnTo>
                                  <a:lnTo>
                                    <a:pt x="244965" y="2019801"/>
                                  </a:lnTo>
                                  <a:lnTo>
                                    <a:pt x="237518" y="2009513"/>
                                  </a:lnTo>
                                  <a:lnTo>
                                    <a:pt x="230174" y="1999152"/>
                                  </a:lnTo>
                                  <a:lnTo>
                                    <a:pt x="222935" y="1988717"/>
                                  </a:lnTo>
                                  <a:lnTo>
                                    <a:pt x="215800" y="1978211"/>
                                  </a:lnTo>
                                  <a:lnTo>
                                    <a:pt x="208771" y="1967633"/>
                                  </a:lnTo>
                                  <a:lnTo>
                                    <a:pt x="201847" y="1956986"/>
                                  </a:lnTo>
                                  <a:lnTo>
                                    <a:pt x="195031" y="1946270"/>
                                  </a:lnTo>
                                  <a:lnTo>
                                    <a:pt x="188322" y="1935487"/>
                                  </a:lnTo>
                                  <a:lnTo>
                                    <a:pt x="181721" y="1924636"/>
                                  </a:lnTo>
                                  <a:lnTo>
                                    <a:pt x="175229" y="1913721"/>
                                  </a:lnTo>
                                  <a:lnTo>
                                    <a:pt x="168846" y="1902741"/>
                                  </a:lnTo>
                                  <a:lnTo>
                                    <a:pt x="162574" y="1891698"/>
                                  </a:lnTo>
                                  <a:lnTo>
                                    <a:pt x="156412" y="1880593"/>
                                  </a:lnTo>
                                  <a:lnTo>
                                    <a:pt x="150362" y="1869426"/>
                                  </a:lnTo>
                                  <a:lnTo>
                                    <a:pt x="144424" y="1858200"/>
                                  </a:lnTo>
                                  <a:lnTo>
                                    <a:pt x="138598" y="1846915"/>
                                  </a:lnTo>
                                  <a:lnTo>
                                    <a:pt x="132885" y="1835572"/>
                                  </a:lnTo>
                                  <a:lnTo>
                                    <a:pt x="127287" y="1824173"/>
                                  </a:lnTo>
                                  <a:lnTo>
                                    <a:pt x="121802" y="1812718"/>
                                  </a:lnTo>
                                  <a:lnTo>
                                    <a:pt x="116432" y="1801209"/>
                                  </a:lnTo>
                                  <a:lnTo>
                                    <a:pt x="111178" y="1789646"/>
                                  </a:lnTo>
                                  <a:lnTo>
                                    <a:pt x="106039" y="1778032"/>
                                  </a:lnTo>
                                  <a:lnTo>
                                    <a:pt x="101017" y="1766367"/>
                                  </a:lnTo>
                                  <a:lnTo>
                                    <a:pt x="96112" y="1754653"/>
                                  </a:lnTo>
                                  <a:lnTo>
                                    <a:pt x="91324" y="1742890"/>
                                  </a:lnTo>
                                  <a:lnTo>
                                    <a:pt x="86654" y="1731079"/>
                                  </a:lnTo>
                                  <a:lnTo>
                                    <a:pt x="82102" y="1719223"/>
                                  </a:lnTo>
                                  <a:lnTo>
                                    <a:pt x="77669" y="1707321"/>
                                  </a:lnTo>
                                  <a:lnTo>
                                    <a:pt x="73356" y="1695376"/>
                                  </a:lnTo>
                                  <a:lnTo>
                                    <a:pt x="69162" y="1683388"/>
                                  </a:lnTo>
                                  <a:lnTo>
                                    <a:pt x="65088" y="1671359"/>
                                  </a:lnTo>
                                  <a:lnTo>
                                    <a:pt x="61135" y="1659290"/>
                                  </a:lnTo>
                                  <a:lnTo>
                                    <a:pt x="57302" y="1647182"/>
                                  </a:lnTo>
                                  <a:lnTo>
                                    <a:pt x="53591" y="1635036"/>
                                  </a:lnTo>
                                  <a:lnTo>
                                    <a:pt x="50001" y="1622854"/>
                                  </a:lnTo>
                                  <a:lnTo>
                                    <a:pt x="46534" y="1610636"/>
                                  </a:lnTo>
                                  <a:lnTo>
                                    <a:pt x="43188" y="1598385"/>
                                  </a:lnTo>
                                  <a:lnTo>
                                    <a:pt x="39966" y="1586100"/>
                                  </a:lnTo>
                                  <a:lnTo>
                                    <a:pt x="36866" y="1573784"/>
                                  </a:lnTo>
                                  <a:lnTo>
                                    <a:pt x="33890" y="1561438"/>
                                  </a:lnTo>
                                  <a:lnTo>
                                    <a:pt x="31038" y="1549062"/>
                                  </a:lnTo>
                                  <a:lnTo>
                                    <a:pt x="28309" y="1536658"/>
                                  </a:lnTo>
                                  <a:lnTo>
                                    <a:pt x="25704" y="1524228"/>
                                  </a:lnTo>
                                  <a:lnTo>
                                    <a:pt x="23224" y="1511773"/>
                                  </a:lnTo>
                                  <a:lnTo>
                                    <a:pt x="20869" y="1499293"/>
                                  </a:lnTo>
                                  <a:lnTo>
                                    <a:pt x="18638" y="1486790"/>
                                  </a:lnTo>
                                  <a:lnTo>
                                    <a:pt x="16533" y="1474265"/>
                                  </a:lnTo>
                                  <a:lnTo>
                                    <a:pt x="14553" y="1461721"/>
                                  </a:lnTo>
                                  <a:lnTo>
                                    <a:pt x="12699" y="1449157"/>
                                  </a:lnTo>
                                  <a:lnTo>
                                    <a:pt x="10970" y="1436575"/>
                                  </a:lnTo>
                                  <a:lnTo>
                                    <a:pt x="9367" y="1423976"/>
                                  </a:lnTo>
                                  <a:lnTo>
                                    <a:pt x="7890" y="1411362"/>
                                  </a:lnTo>
                                  <a:lnTo>
                                    <a:pt x="6540" y="1398734"/>
                                  </a:lnTo>
                                  <a:lnTo>
                                    <a:pt x="5316" y="1386093"/>
                                  </a:lnTo>
                                  <a:lnTo>
                                    <a:pt x="4218" y="1373440"/>
                                  </a:lnTo>
                                  <a:lnTo>
                                    <a:pt x="3247" y="1360777"/>
                                  </a:lnTo>
                                  <a:lnTo>
                                    <a:pt x="2402" y="1348105"/>
                                  </a:lnTo>
                                  <a:lnTo>
                                    <a:pt x="1685" y="1335425"/>
                                  </a:lnTo>
                                  <a:lnTo>
                                    <a:pt x="1094" y="1322739"/>
                                  </a:lnTo>
                                  <a:lnTo>
                                    <a:pt x="630" y="1310047"/>
                                  </a:lnTo>
                                  <a:lnTo>
                                    <a:pt x="293" y="1297352"/>
                                  </a:lnTo>
                                  <a:lnTo>
                                    <a:pt x="83" y="1284653"/>
                                  </a:lnTo>
                                  <a:lnTo>
                                    <a:pt x="0" y="1271953"/>
                                  </a:lnTo>
                                  <a:lnTo>
                                    <a:pt x="43" y="1259253"/>
                                  </a:lnTo>
                                  <a:lnTo>
                                    <a:pt x="214" y="1246554"/>
                                  </a:lnTo>
                                  <a:lnTo>
                                    <a:pt x="512" y="1233858"/>
                                  </a:lnTo>
                                  <a:lnTo>
                                    <a:pt x="937" y="1221164"/>
                                  </a:lnTo>
                                  <a:lnTo>
                                    <a:pt x="1489" y="1208476"/>
                                  </a:lnTo>
                                  <a:lnTo>
                                    <a:pt x="2168" y="1195794"/>
                                  </a:lnTo>
                                  <a:lnTo>
                                    <a:pt x="2973" y="1183120"/>
                                  </a:lnTo>
                                  <a:lnTo>
                                    <a:pt x="3905" y="1170454"/>
                                  </a:lnTo>
                                  <a:lnTo>
                                    <a:pt x="4964" y="1157798"/>
                                  </a:lnTo>
                                  <a:lnTo>
                                    <a:pt x="6149" y="1145153"/>
                                  </a:lnTo>
                                  <a:lnTo>
                                    <a:pt x="7461" y="1132521"/>
                                  </a:lnTo>
                                  <a:lnTo>
                                    <a:pt x="8899" y="1119902"/>
                                  </a:lnTo>
                                  <a:lnTo>
                                    <a:pt x="10463" y="1107299"/>
                                  </a:lnTo>
                                  <a:lnTo>
                                    <a:pt x="12153" y="1094712"/>
                                  </a:lnTo>
                                  <a:lnTo>
                                    <a:pt x="13968" y="1082142"/>
                                  </a:lnTo>
                                  <a:lnTo>
                                    <a:pt x="15910" y="1069591"/>
                                  </a:lnTo>
                                  <a:lnTo>
                                    <a:pt x="17976" y="1057060"/>
                                  </a:lnTo>
                                  <a:lnTo>
                                    <a:pt x="20168" y="1044550"/>
                                  </a:lnTo>
                                  <a:lnTo>
                                    <a:pt x="22485" y="1032063"/>
                                  </a:lnTo>
                                  <a:lnTo>
                                    <a:pt x="24927" y="1019600"/>
                                  </a:lnTo>
                                  <a:lnTo>
                                    <a:pt x="27493" y="1007162"/>
                                  </a:lnTo>
                                  <a:lnTo>
                                    <a:pt x="30184" y="994750"/>
                                  </a:lnTo>
                                  <a:lnTo>
                                    <a:pt x="32998" y="982366"/>
                                  </a:lnTo>
                                  <a:lnTo>
                                    <a:pt x="35936" y="970010"/>
                                  </a:lnTo>
                                  <a:lnTo>
                                    <a:pt x="38998" y="957685"/>
                                  </a:lnTo>
                                  <a:lnTo>
                                    <a:pt x="42183" y="945390"/>
                                  </a:lnTo>
                                  <a:lnTo>
                                    <a:pt x="45490" y="933128"/>
                                  </a:lnTo>
                                  <a:lnTo>
                                    <a:pt x="48920" y="920900"/>
                                  </a:lnTo>
                                  <a:lnTo>
                                    <a:pt x="52472" y="908707"/>
                                  </a:lnTo>
                                  <a:lnTo>
                                    <a:pt x="56146" y="896550"/>
                                  </a:lnTo>
                                  <a:lnTo>
                                    <a:pt x="59941" y="884430"/>
                                  </a:lnTo>
                                  <a:lnTo>
                                    <a:pt x="63857" y="872348"/>
                                  </a:lnTo>
                                  <a:lnTo>
                                    <a:pt x="67894" y="860307"/>
                                  </a:lnTo>
                                  <a:lnTo>
                                    <a:pt x="72051" y="848306"/>
                                  </a:lnTo>
                                  <a:lnTo>
                                    <a:pt x="76328" y="836348"/>
                                  </a:lnTo>
                                  <a:lnTo>
                                    <a:pt x="80724" y="824433"/>
                                  </a:lnTo>
                                  <a:lnTo>
                                    <a:pt x="85239" y="812563"/>
                                  </a:lnTo>
                                  <a:lnTo>
                                    <a:pt x="89873" y="800738"/>
                                  </a:lnTo>
                                  <a:lnTo>
                                    <a:pt x="94624" y="788960"/>
                                  </a:lnTo>
                                  <a:lnTo>
                                    <a:pt x="99493" y="777230"/>
                                  </a:lnTo>
                                  <a:lnTo>
                                    <a:pt x="104480" y="765550"/>
                                  </a:lnTo>
                                  <a:lnTo>
                                    <a:pt x="109582" y="753920"/>
                                  </a:lnTo>
                                  <a:lnTo>
                                    <a:pt x="114801" y="742342"/>
                                  </a:lnTo>
                                  <a:lnTo>
                                    <a:pt x="120135" y="730816"/>
                                  </a:lnTo>
                                  <a:lnTo>
                                    <a:pt x="125585" y="719344"/>
                                  </a:lnTo>
                                  <a:lnTo>
                                    <a:pt x="131149" y="707928"/>
                                  </a:lnTo>
                                  <a:lnTo>
                                    <a:pt x="136826" y="696567"/>
                                  </a:lnTo>
                                  <a:lnTo>
                                    <a:pt x="142617" y="685264"/>
                                  </a:lnTo>
                                  <a:lnTo>
                                    <a:pt x="148521" y="674020"/>
                                  </a:lnTo>
                                  <a:lnTo>
                                    <a:pt x="154537" y="662835"/>
                                  </a:lnTo>
                                  <a:lnTo>
                                    <a:pt x="160664" y="651711"/>
                                  </a:lnTo>
                                  <a:lnTo>
                                    <a:pt x="166902" y="640648"/>
                                  </a:lnTo>
                                  <a:lnTo>
                                    <a:pt x="173251" y="629648"/>
                                  </a:lnTo>
                                  <a:lnTo>
                                    <a:pt x="179709" y="618713"/>
                                  </a:lnTo>
                                  <a:lnTo>
                                    <a:pt x="186277" y="607843"/>
                                  </a:lnTo>
                                  <a:lnTo>
                                    <a:pt x="192953" y="597039"/>
                                  </a:lnTo>
                                  <a:lnTo>
                                    <a:pt x="199736" y="586302"/>
                                  </a:lnTo>
                                  <a:lnTo>
                                    <a:pt x="206626" y="575633"/>
                                  </a:lnTo>
                                  <a:lnTo>
                                    <a:pt x="213623" y="565034"/>
                                  </a:lnTo>
                                  <a:lnTo>
                                    <a:pt x="220726" y="554506"/>
                                  </a:lnTo>
                                  <a:lnTo>
                                    <a:pt x="227933" y="544049"/>
                                  </a:lnTo>
                                  <a:lnTo>
                                    <a:pt x="235245" y="533665"/>
                                  </a:lnTo>
                                  <a:lnTo>
                                    <a:pt x="242660" y="523354"/>
                                  </a:lnTo>
                                  <a:lnTo>
                                    <a:pt x="250177" y="513118"/>
                                  </a:lnTo>
                                  <a:lnTo>
                                    <a:pt x="257797" y="502958"/>
                                  </a:lnTo>
                                  <a:lnTo>
                                    <a:pt x="265518" y="492874"/>
                                  </a:lnTo>
                                  <a:lnTo>
                                    <a:pt x="273340" y="482868"/>
                                  </a:lnTo>
                                  <a:lnTo>
                                    <a:pt x="281261" y="472941"/>
                                  </a:lnTo>
                                  <a:lnTo>
                                    <a:pt x="289281" y="463093"/>
                                  </a:lnTo>
                                  <a:lnTo>
                                    <a:pt x="297399" y="453326"/>
                                  </a:lnTo>
                                  <a:lnTo>
                                    <a:pt x="305614" y="443641"/>
                                  </a:lnTo>
                                  <a:lnTo>
                                    <a:pt x="313926" y="434039"/>
                                  </a:lnTo>
                                  <a:lnTo>
                                    <a:pt x="322333" y="424520"/>
                                  </a:lnTo>
                                  <a:lnTo>
                                    <a:pt x="330836" y="415085"/>
                                  </a:lnTo>
                                  <a:lnTo>
                                    <a:pt x="339432" y="405737"/>
                                  </a:lnTo>
                                  <a:lnTo>
                                    <a:pt x="348121" y="396474"/>
                                  </a:lnTo>
                                  <a:lnTo>
                                    <a:pt x="356902" y="387299"/>
                                  </a:lnTo>
                                  <a:lnTo>
                                    <a:pt x="365775" y="378212"/>
                                  </a:lnTo>
                                  <a:lnTo>
                                    <a:pt x="374738" y="369215"/>
                                  </a:lnTo>
                                  <a:lnTo>
                                    <a:pt x="383790" y="360307"/>
                                  </a:lnTo>
                                  <a:lnTo>
                                    <a:pt x="392932" y="351490"/>
                                  </a:lnTo>
                                  <a:lnTo>
                                    <a:pt x="402160" y="342766"/>
                                  </a:lnTo>
                                  <a:lnTo>
                                    <a:pt x="411476" y="334134"/>
                                  </a:lnTo>
                                  <a:lnTo>
                                    <a:pt x="420878" y="325595"/>
                                  </a:lnTo>
                                  <a:lnTo>
                                    <a:pt x="430364" y="317151"/>
                                  </a:lnTo>
                                  <a:lnTo>
                                    <a:pt x="439935" y="308802"/>
                                  </a:lnTo>
                                  <a:lnTo>
                                    <a:pt x="449588" y="300550"/>
                                  </a:lnTo>
                                  <a:lnTo>
                                    <a:pt x="459324" y="292394"/>
                                  </a:lnTo>
                                  <a:lnTo>
                                    <a:pt x="469140" y="284336"/>
                                  </a:lnTo>
                                  <a:lnTo>
                                    <a:pt x="479037" y="276377"/>
                                  </a:lnTo>
                                  <a:lnTo>
                                    <a:pt x="489013" y="268517"/>
                                  </a:lnTo>
                                  <a:lnTo>
                                    <a:pt x="499066" y="260757"/>
                                  </a:lnTo>
                                  <a:lnTo>
                                    <a:pt x="509197" y="253099"/>
                                  </a:lnTo>
                                  <a:lnTo>
                                    <a:pt x="519404" y="245541"/>
                                  </a:lnTo>
                                  <a:lnTo>
                                    <a:pt x="529686" y="238087"/>
                                  </a:lnTo>
                                  <a:lnTo>
                                    <a:pt x="540043" y="230735"/>
                                  </a:lnTo>
                                  <a:lnTo>
                                    <a:pt x="550472" y="223488"/>
                                  </a:lnTo>
                                  <a:lnTo>
                                    <a:pt x="560973" y="216345"/>
                                  </a:lnTo>
                                  <a:lnTo>
                                    <a:pt x="571545" y="209307"/>
                                  </a:lnTo>
                                  <a:lnTo>
                                    <a:pt x="582187" y="202376"/>
                                  </a:lnTo>
                                  <a:lnTo>
                                    <a:pt x="592897" y="195551"/>
                                  </a:lnTo>
                                  <a:lnTo>
                                    <a:pt x="603675" y="188834"/>
                                  </a:lnTo>
                                  <a:lnTo>
                                    <a:pt x="614520" y="182224"/>
                                  </a:lnTo>
                                  <a:lnTo>
                                    <a:pt x="625431" y="175724"/>
                                  </a:lnTo>
                                  <a:lnTo>
                                    <a:pt x="636406" y="169333"/>
                                  </a:lnTo>
                                  <a:lnTo>
                                    <a:pt x="647444" y="163052"/>
                                  </a:lnTo>
                                  <a:lnTo>
                                    <a:pt x="658545" y="156882"/>
                                  </a:lnTo>
                                  <a:lnTo>
                                    <a:pt x="669707" y="150823"/>
                                  </a:lnTo>
                                  <a:lnTo>
                                    <a:pt x="680928" y="144876"/>
                                  </a:lnTo>
                                  <a:lnTo>
                                    <a:pt x="692209" y="139042"/>
                                  </a:lnTo>
                                  <a:lnTo>
                                    <a:pt x="703547" y="133320"/>
                                  </a:lnTo>
                                  <a:lnTo>
                                    <a:pt x="714943" y="127713"/>
                                  </a:lnTo>
                                  <a:lnTo>
                                    <a:pt x="726393" y="122219"/>
                                  </a:lnTo>
                                  <a:lnTo>
                                    <a:pt x="737898" y="116841"/>
                                  </a:lnTo>
                                  <a:lnTo>
                                    <a:pt x="749456" y="111577"/>
                                  </a:lnTo>
                                  <a:lnTo>
                                    <a:pt x="761066" y="106430"/>
                                  </a:lnTo>
                                  <a:lnTo>
                                    <a:pt x="772728" y="101399"/>
                                  </a:lnTo>
                                  <a:lnTo>
                                    <a:pt x="784438" y="96484"/>
                                  </a:lnTo>
                                  <a:lnTo>
                                    <a:pt x="796198" y="91687"/>
                                  </a:lnTo>
                                  <a:lnTo>
                                    <a:pt x="808005" y="87008"/>
                                  </a:lnTo>
                                  <a:lnTo>
                                    <a:pt x="819858" y="82448"/>
                                  </a:lnTo>
                                  <a:lnTo>
                                    <a:pt x="831756" y="78006"/>
                                  </a:lnTo>
                                  <a:lnTo>
                                    <a:pt x="843697" y="73683"/>
                                  </a:lnTo>
                                  <a:lnTo>
                                    <a:pt x="855682" y="69480"/>
                                  </a:lnTo>
                                  <a:lnTo>
                                    <a:pt x="867708" y="65396"/>
                                  </a:lnTo>
                                  <a:lnTo>
                                    <a:pt x="879774" y="61434"/>
                                  </a:lnTo>
                                  <a:lnTo>
                                    <a:pt x="891879" y="57592"/>
                                  </a:lnTo>
                                  <a:lnTo>
                                    <a:pt x="904022" y="53871"/>
                                  </a:lnTo>
                                  <a:lnTo>
                                    <a:pt x="916202" y="50272"/>
                                  </a:lnTo>
                                  <a:lnTo>
                                    <a:pt x="928417" y="46795"/>
                                  </a:lnTo>
                                  <a:lnTo>
                                    <a:pt x="940666" y="43441"/>
                                  </a:lnTo>
                                  <a:lnTo>
                                    <a:pt x="952948" y="40209"/>
                                  </a:lnTo>
                                  <a:lnTo>
                                    <a:pt x="965261" y="37100"/>
                                  </a:lnTo>
                                  <a:lnTo>
                                    <a:pt x="977606" y="34114"/>
                                  </a:lnTo>
                                  <a:lnTo>
                                    <a:pt x="989979" y="31252"/>
                                  </a:lnTo>
                                  <a:lnTo>
                                    <a:pt x="1002380" y="28514"/>
                                  </a:lnTo>
                                  <a:lnTo>
                                    <a:pt x="1014809" y="25900"/>
                                  </a:lnTo>
                                  <a:lnTo>
                                    <a:pt x="1027262" y="23410"/>
                                  </a:lnTo>
                                  <a:lnTo>
                                    <a:pt x="1039740" y="21045"/>
                                  </a:lnTo>
                                  <a:lnTo>
                                    <a:pt x="1052242" y="18805"/>
                                  </a:lnTo>
                                  <a:lnTo>
                                    <a:pt x="1064764" y="16690"/>
                                  </a:lnTo>
                                  <a:lnTo>
                                    <a:pt x="1077308" y="14700"/>
                                  </a:lnTo>
                                  <a:lnTo>
                                    <a:pt x="1089870" y="12836"/>
                                  </a:lnTo>
                                  <a:lnTo>
                                    <a:pt x="1102451" y="11097"/>
                                  </a:lnTo>
                                  <a:lnTo>
                                    <a:pt x="1115048" y="9485"/>
                                  </a:lnTo>
                                  <a:lnTo>
                                    <a:pt x="1127661" y="7999"/>
                                  </a:lnTo>
                                  <a:lnTo>
                                    <a:pt x="1140288" y="6638"/>
                                  </a:lnTo>
                                  <a:lnTo>
                                    <a:pt x="1152928" y="5404"/>
                                  </a:lnTo>
                                  <a:lnTo>
                                    <a:pt x="1165580" y="4297"/>
                                  </a:lnTo>
                                  <a:lnTo>
                                    <a:pt x="1178242" y="3316"/>
                                  </a:lnTo>
                                  <a:lnTo>
                                    <a:pt x="1190914" y="2462"/>
                                  </a:lnTo>
                                  <a:lnTo>
                                    <a:pt x="1203593" y="1734"/>
                                  </a:lnTo>
                                  <a:lnTo>
                                    <a:pt x="1216279" y="1134"/>
                                  </a:lnTo>
                                  <a:lnTo>
                                    <a:pt x="1228970" y="660"/>
                                  </a:lnTo>
                                  <a:lnTo>
                                    <a:pt x="1241666" y="313"/>
                                  </a:lnTo>
                                  <a:lnTo>
                                    <a:pt x="1254364" y="93"/>
                                  </a:lnTo>
                                  <a:lnTo>
                                    <a:pt x="1267064" y="0"/>
                                  </a:lnTo>
                                  <a:lnTo>
                                    <a:pt x="1279764" y="35"/>
                                  </a:lnTo>
                                  <a:lnTo>
                                    <a:pt x="1292463" y="196"/>
                                  </a:lnTo>
                                  <a:lnTo>
                                    <a:pt x="1305160" y="484"/>
                                  </a:lnTo>
                                  <a:lnTo>
                                    <a:pt x="1317853" y="899"/>
                                  </a:lnTo>
                                  <a:lnTo>
                                    <a:pt x="1330542" y="1441"/>
                                  </a:lnTo>
                                  <a:lnTo>
                                    <a:pt x="1343224" y="2110"/>
                                  </a:lnTo>
                                  <a:lnTo>
                                    <a:pt x="1355900" y="2905"/>
                                  </a:lnTo>
                                  <a:lnTo>
                                    <a:pt x="1368566" y="3828"/>
                                  </a:lnTo>
                                  <a:lnTo>
                                    <a:pt x="1381223" y="4877"/>
                                  </a:lnTo>
                                  <a:lnTo>
                                    <a:pt x="1393869" y="6052"/>
                                  </a:lnTo>
                                  <a:lnTo>
                                    <a:pt x="1406502" y="7354"/>
                                  </a:lnTo>
                                  <a:lnTo>
                                    <a:pt x="1419121" y="8782"/>
                                  </a:lnTo>
                                  <a:lnTo>
                                    <a:pt x="1431726" y="10337"/>
                                  </a:lnTo>
                                  <a:lnTo>
                                    <a:pt x="1444315" y="12017"/>
                                  </a:lnTo>
                                  <a:lnTo>
                                    <a:pt x="1456886" y="13823"/>
                                  </a:lnTo>
                                  <a:lnTo>
                                    <a:pt x="1469438" y="15755"/>
                                  </a:lnTo>
                                  <a:lnTo>
                                    <a:pt x="1481971" y="17812"/>
                                  </a:lnTo>
                                  <a:lnTo>
                                    <a:pt x="1494482" y="19994"/>
                                  </a:lnTo>
                                  <a:lnTo>
                                    <a:pt x="1506971" y="22302"/>
                                  </a:lnTo>
                                  <a:lnTo>
                                    <a:pt x="1519436" y="24734"/>
                                  </a:lnTo>
                                  <a:lnTo>
                                    <a:pt x="1531876" y="27290"/>
                                  </a:lnTo>
                                  <a:lnTo>
                                    <a:pt x="1544290" y="29971"/>
                                  </a:lnTo>
                                  <a:lnTo>
                                    <a:pt x="1556676" y="32776"/>
                                  </a:lnTo>
                                  <a:lnTo>
                                    <a:pt x="1569034" y="35705"/>
                                  </a:lnTo>
                                  <a:lnTo>
                                    <a:pt x="1581362" y="38757"/>
                                  </a:lnTo>
                                  <a:lnTo>
                                    <a:pt x="1593659" y="41932"/>
                                  </a:lnTo>
                                  <a:lnTo>
                                    <a:pt x="1605924" y="45230"/>
                                  </a:lnTo>
                                  <a:lnTo>
                                    <a:pt x="1618154" y="48651"/>
                                  </a:lnTo>
                                  <a:lnTo>
                                    <a:pt x="1630350" y="52193"/>
                                  </a:lnTo>
                                  <a:lnTo>
                                    <a:pt x="1642511" y="55858"/>
                                  </a:lnTo>
                                  <a:lnTo>
                                    <a:pt x="1654633" y="59643"/>
                                  </a:lnTo>
                                  <a:lnTo>
                                    <a:pt x="1666718" y="63550"/>
                                  </a:lnTo>
                                  <a:lnTo>
                                    <a:pt x="1678762" y="67578"/>
                                  </a:lnTo>
                                  <a:lnTo>
                                    <a:pt x="1690766" y="71726"/>
                                  </a:lnTo>
                                  <a:lnTo>
                                    <a:pt x="1702728" y="75993"/>
                                  </a:lnTo>
                                  <a:lnTo>
                                    <a:pt x="1714646" y="80380"/>
                                  </a:lnTo>
                                  <a:lnTo>
                                    <a:pt x="1726520" y="84886"/>
                                  </a:lnTo>
                                  <a:lnTo>
                                    <a:pt x="1738348" y="89511"/>
                                  </a:lnTo>
                                  <a:lnTo>
                                    <a:pt x="1750130" y="94253"/>
                                  </a:lnTo>
                                  <a:lnTo>
                                    <a:pt x="1761863" y="99113"/>
                                  </a:lnTo>
                                  <a:lnTo>
                                    <a:pt x="1773547" y="104090"/>
                                  </a:lnTo>
                                  <a:lnTo>
                                    <a:pt x="1785181" y="109184"/>
                                  </a:lnTo>
                                  <a:lnTo>
                                    <a:pt x="1796764" y="114394"/>
                                  </a:lnTo>
                                  <a:lnTo>
                                    <a:pt x="1808293" y="119720"/>
                                  </a:lnTo>
                                  <a:lnTo>
                                    <a:pt x="1819769" y="125160"/>
                                  </a:lnTo>
                                  <a:lnTo>
                                    <a:pt x="1831190" y="130715"/>
                                  </a:lnTo>
                                  <a:lnTo>
                                    <a:pt x="1842555" y="136384"/>
                                  </a:lnTo>
                                  <a:lnTo>
                                    <a:pt x="1853862" y="142166"/>
                                  </a:lnTo>
                                  <a:lnTo>
                                    <a:pt x="1865111" y="148061"/>
                                  </a:lnTo>
                                  <a:lnTo>
                                    <a:pt x="1876301" y="154068"/>
                                  </a:lnTo>
                                  <a:lnTo>
                                    <a:pt x="1887430" y="160187"/>
                                  </a:lnTo>
                                  <a:lnTo>
                                    <a:pt x="1898497" y="166417"/>
                                  </a:lnTo>
                                  <a:lnTo>
                                    <a:pt x="1909502" y="172757"/>
                                  </a:lnTo>
                                  <a:lnTo>
                                    <a:pt x="1920442" y="179207"/>
                                  </a:lnTo>
                                  <a:lnTo>
                                    <a:pt x="1931317" y="185766"/>
                                  </a:lnTo>
                                  <a:lnTo>
                                    <a:pt x="1942127" y="192434"/>
                                  </a:lnTo>
                                  <a:lnTo>
                                    <a:pt x="1952869" y="199209"/>
                                  </a:lnTo>
                                  <a:lnTo>
                                    <a:pt x="1963542" y="206091"/>
                                  </a:lnTo>
                                  <a:lnTo>
                                    <a:pt x="1974147" y="213080"/>
                                  </a:lnTo>
                                  <a:lnTo>
                                    <a:pt x="1984681" y="220174"/>
                                  </a:lnTo>
                                  <a:lnTo>
                                    <a:pt x="1995143" y="227373"/>
                                  </a:lnTo>
                                  <a:lnTo>
                                    <a:pt x="2005533" y="234677"/>
                                  </a:lnTo>
                                  <a:lnTo>
                                    <a:pt x="2015850" y="242084"/>
                                  </a:lnTo>
                                  <a:lnTo>
                                    <a:pt x="2026091" y="249594"/>
                                  </a:lnTo>
                                  <a:lnTo>
                                    <a:pt x="2036258" y="257206"/>
                                  </a:lnTo>
                                  <a:lnTo>
                                    <a:pt x="2046347" y="264919"/>
                                  </a:lnTo>
                                  <a:lnTo>
                                    <a:pt x="2056359" y="272733"/>
                                  </a:lnTo>
                                  <a:lnTo>
                                    <a:pt x="2066292" y="280646"/>
                                  </a:lnTo>
                                  <a:lnTo>
                                    <a:pt x="2076146" y="288659"/>
                                  </a:lnTo>
                                  <a:lnTo>
                                    <a:pt x="2085920" y="296769"/>
                                  </a:lnTo>
                                  <a:lnTo>
                                    <a:pt x="2095611" y="304977"/>
                                  </a:lnTo>
                                  <a:lnTo>
                                    <a:pt x="2105220" y="313281"/>
                                  </a:lnTo>
                                  <a:lnTo>
                                    <a:pt x="2114745" y="321682"/>
                                  </a:lnTo>
                                  <a:lnTo>
                                    <a:pt x="2124186" y="330176"/>
                                  </a:lnTo>
                                  <a:lnTo>
                                    <a:pt x="2133541" y="338765"/>
                                  </a:lnTo>
                                  <a:lnTo>
                                    <a:pt x="2142811" y="347447"/>
                                  </a:lnTo>
                                  <a:lnTo>
                                    <a:pt x="2151993" y="356222"/>
                                  </a:lnTo>
                                  <a:lnTo>
                                    <a:pt x="2161086" y="365087"/>
                                  </a:lnTo>
                                  <a:lnTo>
                                    <a:pt x="2170091" y="374043"/>
                                  </a:lnTo>
                                  <a:lnTo>
                                    <a:pt x="2179005" y="383089"/>
                                  </a:lnTo>
                                  <a:lnTo>
                                    <a:pt x="2187829" y="392223"/>
                                  </a:lnTo>
                                  <a:lnTo>
                                    <a:pt x="2196561" y="401446"/>
                                  </a:lnTo>
                                  <a:lnTo>
                                    <a:pt x="2205200" y="410755"/>
                                  </a:lnTo>
                                  <a:lnTo>
                                    <a:pt x="2213745" y="420150"/>
                                  </a:lnTo>
                                  <a:lnTo>
                                    <a:pt x="2222197" y="429630"/>
                                  </a:lnTo>
                                  <a:lnTo>
                                    <a:pt x="2230553" y="439194"/>
                                  </a:lnTo>
                                  <a:lnTo>
                                    <a:pt x="2238813" y="448841"/>
                                  </a:lnTo>
                                  <a:lnTo>
                                    <a:pt x="2246976" y="458570"/>
                                  </a:lnTo>
                                  <a:lnTo>
                                    <a:pt x="2255041" y="468380"/>
                                  </a:lnTo>
                                  <a:lnTo>
                                    <a:pt x="2263008" y="478271"/>
                                  </a:lnTo>
                                  <a:lnTo>
                                    <a:pt x="2270876" y="488240"/>
                                  </a:lnTo>
                                  <a:lnTo>
                                    <a:pt x="2278643" y="498288"/>
                                  </a:lnTo>
                                  <a:lnTo>
                                    <a:pt x="2286310" y="508413"/>
                                  </a:lnTo>
                                  <a:lnTo>
                                    <a:pt x="2293875" y="518615"/>
                                  </a:lnTo>
                                  <a:lnTo>
                                    <a:pt x="2301338" y="528891"/>
                                  </a:lnTo>
                                  <a:lnTo>
                                    <a:pt x="2308697" y="539241"/>
                                  </a:lnTo>
                                  <a:lnTo>
                                    <a:pt x="2315953" y="549665"/>
                                  </a:lnTo>
                                  <a:lnTo>
                                    <a:pt x="2323104" y="560160"/>
                                  </a:lnTo>
                                  <a:lnTo>
                                    <a:pt x="2330150" y="570727"/>
                                  </a:lnTo>
                                  <a:lnTo>
                                    <a:pt x="2337089" y="581364"/>
                                  </a:lnTo>
                                  <a:lnTo>
                                    <a:pt x="2343922" y="592069"/>
                                  </a:lnTo>
                                  <a:lnTo>
                                    <a:pt x="2350648" y="602842"/>
                                  </a:lnTo>
                                  <a:lnTo>
                                    <a:pt x="2357265" y="613682"/>
                                  </a:lnTo>
                                  <a:lnTo>
                                    <a:pt x="2363774" y="624587"/>
                                  </a:lnTo>
                                  <a:lnTo>
                                    <a:pt x="2370173" y="635557"/>
                                  </a:lnTo>
                                  <a:lnTo>
                                    <a:pt x="2376463" y="646591"/>
                                  </a:lnTo>
                                  <a:lnTo>
                                    <a:pt x="2382642" y="657687"/>
                                  </a:lnTo>
                                  <a:lnTo>
                                    <a:pt x="2388709" y="668844"/>
                                  </a:lnTo>
                                  <a:lnTo>
                                    <a:pt x="2394665" y="680061"/>
                                  </a:lnTo>
                                  <a:lnTo>
                                    <a:pt x="2400508" y="691337"/>
                                  </a:lnTo>
                                  <a:lnTo>
                                    <a:pt x="2406238" y="702671"/>
                                  </a:lnTo>
                                  <a:lnTo>
                                    <a:pt x="2411854" y="714062"/>
                                  </a:lnTo>
                                  <a:lnTo>
                                    <a:pt x="2417357" y="725508"/>
                                  </a:lnTo>
                                  <a:lnTo>
                                    <a:pt x="2422744" y="737009"/>
                                  </a:lnTo>
                                  <a:lnTo>
                                    <a:pt x="2428016" y="748563"/>
                                  </a:lnTo>
                                  <a:lnTo>
                                    <a:pt x="2433173" y="760169"/>
                                  </a:lnTo>
                                  <a:lnTo>
                                    <a:pt x="2438213" y="771827"/>
                                  </a:lnTo>
                                  <a:lnTo>
                                    <a:pt x="2443136" y="783534"/>
                                  </a:lnTo>
                                  <a:lnTo>
                                    <a:pt x="2447942" y="795290"/>
                                  </a:lnTo>
                                  <a:lnTo>
                                    <a:pt x="2452630" y="807093"/>
                                  </a:lnTo>
                                  <a:lnTo>
                                    <a:pt x="2457200" y="818942"/>
                                  </a:lnTo>
                                  <a:lnTo>
                                    <a:pt x="2461652" y="830837"/>
                                  </a:lnTo>
                                  <a:lnTo>
                                    <a:pt x="2465984" y="842775"/>
                                  </a:lnTo>
                                  <a:lnTo>
                                    <a:pt x="2470196" y="854756"/>
                                  </a:lnTo>
                                  <a:lnTo>
                                    <a:pt x="2474288" y="866779"/>
                                  </a:lnTo>
                                  <a:lnTo>
                                    <a:pt x="2478260" y="878842"/>
                                  </a:lnTo>
                                  <a:lnTo>
                                    <a:pt x="2482112" y="890944"/>
                                  </a:lnTo>
                                  <a:lnTo>
                                    <a:pt x="2485841" y="903085"/>
                                  </a:lnTo>
                                  <a:lnTo>
                                    <a:pt x="2489450" y="915261"/>
                                  </a:lnTo>
                                  <a:lnTo>
                                    <a:pt x="2492936" y="927474"/>
                                  </a:lnTo>
                                  <a:lnTo>
                                    <a:pt x="2496300" y="939720"/>
                                  </a:lnTo>
                                  <a:lnTo>
                                    <a:pt x="2499542" y="952000"/>
                                  </a:lnTo>
                                  <a:lnTo>
                                    <a:pt x="2502660" y="964311"/>
                                  </a:lnTo>
                                  <a:lnTo>
                                    <a:pt x="2505656" y="976653"/>
                                  </a:lnTo>
                                  <a:lnTo>
                                    <a:pt x="2508527" y="989024"/>
                                  </a:lnTo>
                                  <a:lnTo>
                                    <a:pt x="2511275" y="1001423"/>
                                  </a:lnTo>
                                  <a:lnTo>
                                    <a:pt x="2513898" y="1013850"/>
                                  </a:lnTo>
                                  <a:lnTo>
                                    <a:pt x="2516398" y="1026301"/>
                                  </a:lnTo>
                                  <a:lnTo>
                                    <a:pt x="2518773" y="1038778"/>
                                  </a:lnTo>
                                  <a:lnTo>
                                    <a:pt x="2521022" y="1051277"/>
                                  </a:lnTo>
                                  <a:lnTo>
                                    <a:pt x="2523147" y="1063798"/>
                                  </a:lnTo>
                                  <a:lnTo>
                                    <a:pt x="2525146" y="1076340"/>
                                  </a:lnTo>
                                  <a:lnTo>
                                    <a:pt x="2527020" y="1088901"/>
                                  </a:lnTo>
                                  <a:lnTo>
                                    <a:pt x="2528768" y="1101480"/>
                                  </a:lnTo>
                                  <a:lnTo>
                                    <a:pt x="2530390" y="1114076"/>
                                  </a:lnTo>
                                  <a:lnTo>
                                    <a:pt x="2531886" y="1126688"/>
                                  </a:lnTo>
                                  <a:lnTo>
                                    <a:pt x="2533257" y="1139314"/>
                                  </a:lnTo>
                                  <a:lnTo>
                                    <a:pt x="2534500" y="1151953"/>
                                  </a:lnTo>
                                  <a:lnTo>
                                    <a:pt x="2535617" y="1164604"/>
                                  </a:lnTo>
                                  <a:lnTo>
                                    <a:pt x="2536608" y="1177266"/>
                                  </a:lnTo>
                                  <a:lnTo>
                                    <a:pt x="2537472" y="1189936"/>
                                  </a:lnTo>
                                  <a:lnTo>
                                    <a:pt x="2538209" y="1202615"/>
                                  </a:lnTo>
                                  <a:lnTo>
                                    <a:pt x="2538820" y="1215301"/>
                                  </a:lnTo>
                                  <a:lnTo>
                                    <a:pt x="2539303" y="1227992"/>
                                  </a:lnTo>
                                  <a:lnTo>
                                    <a:pt x="2539660" y="1240687"/>
                                  </a:lnTo>
                                  <a:lnTo>
                                    <a:pt x="2539889" y="1253385"/>
                                  </a:lnTo>
                                  <a:lnTo>
                                    <a:pt x="2539998" y="12699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>
                                <a:alpha val="50000"/>
                              </a:srgbClr>
                            </a:solidFill>
                            <a:ln w="635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/>
                        </wps:wsp>
                        <wps:wsp>
                          <wps:cNvPr id="211098108" name="Forme libre : forme 157"/>
                          <wps:cNvSpPr/>
                          <wps:spPr>
                            <a:xfrm>
                              <a:off x="1220543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1175567" name="Forme libre : forme 158"/>
                          <wps:cNvSpPr/>
                          <wps:spPr>
                            <a:xfrm>
                              <a:off x="1272909" y="1220543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352035" name="Forme libre : forme 159"/>
                          <wps:cNvSpPr/>
                          <wps:spPr>
                            <a:xfrm>
                              <a:off x="1272909" y="572004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0"/>
                                  </a:moveTo>
                                  <a:lnTo>
                                    <a:pt x="0" y="1270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715984" name="Forme libre : forme 160"/>
                          <wps:cNvSpPr/>
                          <wps:spPr>
                            <a:xfrm>
                              <a:off x="1272909" y="1840885"/>
                              <a:ext cx="1" cy="1270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27001">
                                  <a:moveTo>
                                    <a:pt x="0" y="1270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7137483" name="Forme libre : forme 161"/>
                          <wps:cNvSpPr/>
                          <wps:spPr>
                            <a:xfrm>
                              <a:off x="1840885" y="1272909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1270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8482829" name="Forme libre : forme 162"/>
                          <wps:cNvSpPr/>
                          <wps:spPr>
                            <a:xfrm>
                              <a:off x="572004" y="1272909"/>
                              <a:ext cx="1270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27001" h="1">
                                  <a:moveTo>
                                    <a:pt x="0" y="0"/>
                                  </a:moveTo>
                                  <a:lnTo>
                                    <a:pt x="1270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6659252" name="Forme libre : forme 163"/>
                          <wps:cNvSpPr/>
                          <wps:spPr>
                            <a:xfrm>
                              <a:off x="2441086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0" y="0"/>
                                  </a:moveTo>
                                  <a:lnTo>
                                    <a:pt x="1016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57847623" name="Forme libre : forme 164"/>
                          <wps:cNvSpPr/>
                          <wps:spPr>
                            <a:xfrm>
                              <a:off x="2420945" y="1051359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17642"/>
                                  </a:moveTo>
                                  <a:lnTo>
                                    <a:pt x="100056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5911427" name="Forme libre : forme 165"/>
                          <wps:cNvSpPr/>
                          <wps:spPr>
                            <a:xfrm>
                              <a:off x="2368578" y="837864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34750"/>
                                  </a:moveTo>
                                  <a:lnTo>
                                    <a:pt x="95473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3001228" name="Forme libre : forme 166"/>
                          <wps:cNvSpPr/>
                          <wps:spPr>
                            <a:xfrm>
                              <a:off x="2283986" y="636455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50800"/>
                                  </a:moveTo>
                                  <a:lnTo>
                                    <a:pt x="87988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3350230" name="Forme libre : forme 167"/>
                          <wps:cNvSpPr/>
                          <wps:spPr>
                            <a:xfrm>
                              <a:off x="2167168" y="455186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65307"/>
                                  </a:moveTo>
                                  <a:lnTo>
                                    <a:pt x="7783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498435" name="Forme libre : forme 168"/>
                          <wps:cNvSpPr/>
                          <wps:spPr>
                            <a:xfrm>
                              <a:off x="2022153" y="298086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77830"/>
                                  </a:moveTo>
                                  <a:lnTo>
                                    <a:pt x="65307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9314920" name="Forme libre : forme 169"/>
                          <wps:cNvSpPr/>
                          <wps:spPr>
                            <a:xfrm>
                              <a:off x="1856997" y="173212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87988"/>
                                  </a:moveTo>
                                  <a:lnTo>
                                    <a:pt x="5080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765419" name="Forme libre : forme 170"/>
                          <wps:cNvSpPr/>
                          <wps:spPr>
                            <a:xfrm>
                              <a:off x="1671700" y="76536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95473"/>
                                  </a:moveTo>
                                  <a:lnTo>
                                    <a:pt x="3475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5798676" name="Forme libre : forme 171"/>
                          <wps:cNvSpPr/>
                          <wps:spPr>
                            <a:xfrm>
                              <a:off x="1474319" y="20141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0" y="100057"/>
                                  </a:moveTo>
                                  <a:lnTo>
                                    <a:pt x="17642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079416" name="Forme libre : forme 172"/>
                          <wps:cNvSpPr/>
                          <wps:spPr>
                            <a:xfrm>
                              <a:off x="1272909" y="0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1016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509937" name="Forme libre : forme 173"/>
                          <wps:cNvSpPr/>
                          <wps:spPr>
                            <a:xfrm>
                              <a:off x="1051359" y="20141"/>
                              <a:ext cx="17643" cy="10005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8">
                                  <a:moveTo>
                                    <a:pt x="17642" y="10005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63302986" name="Forme libre : forme 174"/>
                          <wps:cNvSpPr/>
                          <wps:spPr>
                            <a:xfrm>
                              <a:off x="837864" y="76536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95473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72962451" name="Forme libre : forme 175"/>
                          <wps:cNvSpPr/>
                          <wps:spPr>
                            <a:xfrm>
                              <a:off x="636455" y="173212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87988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158352" name="Forme libre : forme 176"/>
                          <wps:cNvSpPr/>
                          <wps:spPr>
                            <a:xfrm>
                              <a:off x="455186" y="298086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7783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75660763" name="Forme libre : forme 177"/>
                          <wps:cNvSpPr/>
                          <wps:spPr>
                            <a:xfrm>
                              <a:off x="298086" y="455186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65307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4844337" name="Forme libre : forme 178"/>
                          <wps:cNvSpPr/>
                          <wps:spPr>
                            <a:xfrm>
                              <a:off x="169184" y="636455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5080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3649861" name="Forme libre : forme 179"/>
                          <wps:cNvSpPr/>
                          <wps:spPr>
                            <a:xfrm>
                              <a:off x="76536" y="837864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3475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2417905" name="Forme libre : forme 180"/>
                          <wps:cNvSpPr/>
                          <wps:spPr>
                            <a:xfrm>
                              <a:off x="20141" y="1051359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17642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5869262" name="Forme libre : forme 181"/>
                          <wps:cNvSpPr/>
                          <wps:spPr>
                            <a:xfrm>
                              <a:off x="0" y="1272909"/>
                              <a:ext cx="101601" cy="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1601" h="1">
                                  <a:moveTo>
                                    <a:pt x="101600" y="0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1589143" name="Forme libre : forme 182"/>
                          <wps:cNvSpPr/>
                          <wps:spPr>
                            <a:xfrm>
                              <a:off x="20141" y="1474319"/>
                              <a:ext cx="100058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8" h="17643">
                                  <a:moveTo>
                                    <a:pt x="100057" y="0"/>
                                  </a:moveTo>
                                  <a:lnTo>
                                    <a:pt x="0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1935230" name="Forme libre : forme 183"/>
                          <wps:cNvSpPr/>
                          <wps:spPr>
                            <a:xfrm>
                              <a:off x="76536" y="16717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95473" y="0"/>
                                  </a:moveTo>
                                  <a:lnTo>
                                    <a:pt x="0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7593260" name="Forme libre : forme 184"/>
                          <wps:cNvSpPr/>
                          <wps:spPr>
                            <a:xfrm>
                              <a:off x="169184" y="1856997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87988" y="0"/>
                                  </a:moveTo>
                                  <a:lnTo>
                                    <a:pt x="0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2288579" name="Forme libre : forme 185"/>
                          <wps:cNvSpPr/>
                          <wps:spPr>
                            <a:xfrm>
                              <a:off x="298086" y="2022153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77830" y="0"/>
                                  </a:moveTo>
                                  <a:lnTo>
                                    <a:pt x="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64593536" name="Forme libre : forme 186"/>
                          <wps:cNvSpPr/>
                          <wps:spPr>
                            <a:xfrm>
                              <a:off x="455186" y="2167168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65307" y="0"/>
                                  </a:moveTo>
                                  <a:lnTo>
                                    <a:pt x="0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5959245" name="Forme libre : forme 187"/>
                          <wps:cNvSpPr/>
                          <wps:spPr>
                            <a:xfrm>
                              <a:off x="636455" y="2283986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50800" y="0"/>
                                  </a:moveTo>
                                  <a:lnTo>
                                    <a:pt x="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6334771" name="Forme libre : forme 188"/>
                          <wps:cNvSpPr/>
                          <wps:spPr>
                            <a:xfrm>
                              <a:off x="837864" y="2368578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34750" y="0"/>
                                  </a:moveTo>
                                  <a:lnTo>
                                    <a:pt x="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76502" name="Forme libre : forme 189"/>
                          <wps:cNvSpPr/>
                          <wps:spPr>
                            <a:xfrm>
                              <a:off x="1051359" y="2420945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17642" y="0"/>
                                  </a:moveTo>
                                  <a:lnTo>
                                    <a:pt x="0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9862367" name="Forme libre : forme 190"/>
                          <wps:cNvSpPr/>
                          <wps:spPr>
                            <a:xfrm>
                              <a:off x="1272909" y="2441086"/>
                              <a:ext cx="1" cy="1016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" h="101601">
                                  <a:moveTo>
                                    <a:pt x="0" y="0"/>
                                  </a:moveTo>
                                  <a:lnTo>
                                    <a:pt x="0" y="1016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9379316" name="Forme libre : forme 191"/>
                          <wps:cNvSpPr/>
                          <wps:spPr>
                            <a:xfrm>
                              <a:off x="1474319" y="2420945"/>
                              <a:ext cx="17643" cy="10005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7643" h="100057">
                                  <a:moveTo>
                                    <a:pt x="0" y="0"/>
                                  </a:moveTo>
                                  <a:lnTo>
                                    <a:pt x="17642" y="100056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43088518" name="Forme libre : forme 192"/>
                          <wps:cNvSpPr/>
                          <wps:spPr>
                            <a:xfrm>
                              <a:off x="1671700" y="2368578"/>
                              <a:ext cx="34751" cy="9547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4751" h="95474">
                                  <a:moveTo>
                                    <a:pt x="0" y="0"/>
                                  </a:moveTo>
                                  <a:lnTo>
                                    <a:pt x="34750" y="95473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493165" name="Forme libre : forme 193"/>
                          <wps:cNvSpPr/>
                          <wps:spPr>
                            <a:xfrm>
                              <a:off x="1856997" y="2283986"/>
                              <a:ext cx="50801" cy="87989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50801" h="87989">
                                  <a:moveTo>
                                    <a:pt x="0" y="0"/>
                                  </a:moveTo>
                                  <a:lnTo>
                                    <a:pt x="50800" y="87988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34308041" name="Forme libre : forme 194"/>
                          <wps:cNvSpPr/>
                          <wps:spPr>
                            <a:xfrm>
                              <a:off x="2022153" y="2167168"/>
                              <a:ext cx="65308" cy="7783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65308" h="77831">
                                  <a:moveTo>
                                    <a:pt x="0" y="0"/>
                                  </a:moveTo>
                                  <a:lnTo>
                                    <a:pt x="65307" y="7783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8766730" name="Forme libre : forme 195"/>
                          <wps:cNvSpPr/>
                          <wps:spPr>
                            <a:xfrm>
                              <a:off x="2167168" y="2022153"/>
                              <a:ext cx="77831" cy="65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77831" h="65308">
                                  <a:moveTo>
                                    <a:pt x="0" y="0"/>
                                  </a:moveTo>
                                  <a:lnTo>
                                    <a:pt x="77830" y="65307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97247991" name="Forme libre : forme 196"/>
                          <wps:cNvSpPr/>
                          <wps:spPr>
                            <a:xfrm>
                              <a:off x="2283986" y="1856997"/>
                              <a:ext cx="87989" cy="5080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87989" h="50801">
                                  <a:moveTo>
                                    <a:pt x="0" y="0"/>
                                  </a:moveTo>
                                  <a:lnTo>
                                    <a:pt x="87988" y="5080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8169022" name="Forme libre : forme 197"/>
                          <wps:cNvSpPr/>
                          <wps:spPr>
                            <a:xfrm>
                              <a:off x="2368578" y="1671700"/>
                              <a:ext cx="95474" cy="34751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95474" h="34751">
                                  <a:moveTo>
                                    <a:pt x="0" y="0"/>
                                  </a:moveTo>
                                  <a:lnTo>
                                    <a:pt x="95473" y="34750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330473" name="Forme libre : forme 198"/>
                          <wps:cNvSpPr/>
                          <wps:spPr>
                            <a:xfrm>
                              <a:off x="2420945" y="1474319"/>
                              <a:ext cx="100057" cy="17643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0057" h="17643">
                                  <a:moveTo>
                                    <a:pt x="0" y="0"/>
                                  </a:moveTo>
                                  <a:lnTo>
                                    <a:pt x="100056" y="17642"/>
                                  </a:lnTo>
                                </a:path>
                              </a:pathLst>
                            </a:custGeom>
                            <a:ln w="6350">
                              <a:solidFill>
                                <a:srgbClr val="0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39992175" name="Connecteur droit avec flèche 200"/>
                        <wps:cNvCnPr/>
                        <wps:spPr>
                          <a:xfrm>
                            <a:off x="0" y="1374842"/>
                            <a:ext cx="220745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991538" name="Connecteur droit avec flèche 201"/>
                        <wps:cNvCnPr/>
                        <wps:spPr>
                          <a:xfrm flipV="1">
                            <a:off x="1043268" y="218061"/>
                            <a:ext cx="0" cy="2268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3542575" name="Ellipse 202"/>
                        <wps:cNvSpPr>
                          <a:spLocks noChangeArrowheads="1"/>
                        </wps:cNvSpPr>
                        <wps:spPr bwMode="auto">
                          <a:xfrm>
                            <a:off x="1877438" y="865761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182768" name="Zone de texte 155"/>
                        <wps:cNvSpPr txBox="1"/>
                        <wps:spPr>
                          <a:xfrm>
                            <a:off x="1852585" y="724695"/>
                            <a:ext cx="290030" cy="3445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23ED25" w14:textId="16327B7A" w:rsidR="00C16283" w:rsidRDefault="00C16283">
                              <w:r>
                                <w:t>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97364613" name="Zone de texte 155"/>
                        <wps:cNvSpPr txBox="1"/>
                        <wps:spPr>
                          <a:xfrm>
                            <a:off x="791545" y="1311940"/>
                            <a:ext cx="290030" cy="2992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4AB319" w14:textId="13C5FB07" w:rsidR="00310F22" w:rsidRDefault="00310F22">
                              <w:r>
                                <w:t>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2266128" name="Ellipse 202"/>
                        <wps:cNvSpPr>
                          <a:spLocks noChangeArrowheads="1"/>
                        </wps:cNvSpPr>
                        <wps:spPr bwMode="auto">
                          <a:xfrm>
                            <a:off x="1026268" y="1361872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9275427" name="Zone de texte 155"/>
                        <wps:cNvSpPr txBox="1"/>
                        <wps:spPr>
                          <a:xfrm>
                            <a:off x="2171762" y="1207613"/>
                            <a:ext cx="290030" cy="3043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20C5C1" w14:textId="1BDD2B1E" w:rsidR="00310F22" w:rsidRPr="00310F22" w:rsidRDefault="00310F22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r w:rsidRPr="00310F22"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6916861" name="Zone de texte 155"/>
                        <wps:cNvSpPr txBox="1"/>
                        <wps:spPr>
                          <a:xfrm>
                            <a:off x="869971" y="-50481"/>
                            <a:ext cx="289560" cy="3938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ADE935" w14:textId="284E3E12" w:rsidR="00310F22" w:rsidRPr="00310F22" w:rsidRDefault="008A0738">
                              <w:pP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i/>
                                  <w:iCs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9C9F00" id="Groupe 203" o:spid="_x0000_s1028" style="position:absolute;margin-left:299.7pt;margin-top:7.15pt;width:168.5pt;height:173.65pt;z-index:251871232;mso-width-relative:margin;mso-height-relative:margin" coordorigin=",-504" coordsize="24617,25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">
                <v:group id="Groupe 199" o:spid="_x0000_s1029" style="position:absolute;left:583;top:3939;width:19678;height:19678" coordsize="25426,25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">
                  <v:shape id="Forme libre : forme 156" o:spid="_x0000_s1030" style="position:absolute;width:25399;height:25399;visibility:visible;mso-wrap-style:square;v-text-anchor:top" coordsize="2539999,25399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" path="m2539998,1269997r-64,12700l2539744,1295396r-317,12696l2538982,1320784r-571,12688l2537712,1346153r-824,12673l2535936,1371490r-1078,12655l2533653,1396788r-1331,12630l2530865,1422034r-1584,12601l2527572,1447220r-1835,12567l2523776,1472334r-2086,12528l2519479,1497368r-2336,12484l2514682,1522311r-2586,12434l2509387,1547153r-2834,12380l2503596,1571884r-3080,12321l2497312,1596495r-3326,12257l2490537,1620974r-3571,12188l2483274,1645314r-3815,12114l2475525,1669503r-4055,12035l2467294,1693532r-4295,11952l2458584,1717392r-4533,11864l2449399,1741073r-4770,11771l2439742,1764566r-5004,11673l2429617,1787861r-5236,11570l2419029,1810948r-5467,11464l2407980,1833820r-5695,11351l2396477,1856466r-5921,11235l2384523,1878877r-6145,11115l2372123,1901044r-6366,10990l2359282,1922959r-6584,10861l2346006,1944614r-6800,10726l2332299,1965998r-7013,10588l2318167,1987104r-7223,10445l2303616,2007923r-7431,10298l2288652,2028446r-7636,10149l2273279,2048667r-7836,9993l2257506,2068575r-8035,9835l2241338,2088165r-8230,9672l2224781,2107427r-8422,9506l2207843,2126354r-8611,9336l2190529,2144939r-8796,9161l2172847,2163173r-8977,8984l2154803,2181051r-9155,8803l2136406,2198564r-9329,8618l2117663,2215706r-9500,8429l2098580,2232469r-9666,8238l2079166,2248847r-9829,8043l2059428,2264834r-9988,7844l2039374,2280423r-10142,7643l2019013,2295608r-10294,7438l1998352,2310382r-10440,7231l1977399,2324740r-10582,7022l1956164,2338677r-10721,6808l1934654,2352186r-10855,6592l1912879,2365262r-10985,6374l1890846,2377900r-11110,6153l1868565,2390094r-11231,5930l1846044,2401841r-11347,5704l1823293,2413135r-11459,5476l1800321,2423972r-11566,5245l1777137,2434347r-11669,5013l1753749,2444256r-11766,4779l1730169,2453696r-11860,4542l1706404,2462662r-11949,4305l1682464,2471151r-12032,4065l1658360,2479160r-12111,3823l1634100,2486685r-12185,3580l1609695,2493723r-12254,3336l1585154,2500272r-12319,3090l1560486,2506329r-12377,2843l1535703,2511891r-12432,2595l1510813,2516957r-12481,2345l1485827,2521523r-12526,2096l1460755,2525589r-12566,1845l1435606,2529153r-12600,1593l1410391,2532213r-12629,1341l1385120,2534769r-12654,1088l1359803,2536818r-12673,835l1334449,2538361r-12686,581l1309071,2539396r-12696,327l1283676,2539923r-12700,74l1258276,2539943r-12699,-181l1232881,2539454r-12693,-434l1207500,2538458r-12681,-688l1182145,2536955r-12665,-942l1156824,2534944r-12643,-1195l1131549,2532428r-12617,-1448l1106330,2529407r-12586,-1700l1081176,2525882r-12550,-1951l1056097,2521854r-12508,-2201l1031104,2517326r-12462,-2451l1006206,2512299r-12410,-2700l981414,2506775r-12353,-2948l956738,2500756r-12292,-3194l932186,2494245r-12225,-3439l907770,2487244r-12154,-3683l883499,2479756r-12078,-3925l859382,2471785r-11997,-4166l835430,2463333r-11912,-4405l811651,2454403r-11821,-4642l788056,2445000r-11726,-4878l764653,2435127r-11626,-5112l741453,2424787r-11521,-5343l718464,2413986r-11412,-5573l695696,2402727r-11299,-5800l673157,2391015r-11180,-6024l650857,2378855r-11057,-6247l628805,2366251r-10930,-6467l607009,2353208r-10799,-6684l585479,2339732r-10663,-6898l564222,2325829r-10523,-7111l543248,2311502r-10379,-7319l522564,2296760r-10230,-7526l502179,2281607r-10078,-7729l482102,2266049r-9922,-7929l462339,2250093r-9760,-8126l442900,2233744r-9596,-8319l423791,2217010r-9428,-8509l405021,2199898r-9256,-8697l386597,2182413r-9080,-8880l368526,2164563r-8900,-9059l350816,2146356r-8717,-9236l333474,2127798r-8531,-9408l316506,2108897r-8342,-9577l299919,2089660r-8148,-9742l283721,2070095r-7952,-9902l267917,2050211r-7752,-10060l252514,2030014r-7549,-10213l237518,2009513r-7344,-10361l222935,1988717r-7135,-10506l208771,1967633r-6924,-10647l195031,1946270r-6709,-10783l181721,1924636r-6492,-10915l168846,1902741r-6272,-11043l156412,1880593r-6050,-11167l144424,1858200r-5826,-11285l132885,1835572r-5598,-11399l121802,1812718r-5370,-11509l111178,1789646r-5139,-11614l101017,1766367r-4905,-11714l91324,1742890r-4670,-11811l82102,1719223r-4433,-11902l73356,1695376r-4194,-11988l65088,1671359r-3953,-12069l57302,1647182r-3711,-12146l50001,1622854r-3467,-12218l43188,1598385r-3222,-12285l36866,1573784r-2976,-12346l31038,1549062r-2729,-12404l25704,1524228r-2480,-12455l20869,1499293r-2231,-12503l16533,1474265r-1980,-12544l12699,1449157r-1729,-12582l9367,1423976,7890,1411362,6540,1398734,5316,1386093,4218,1373440r-971,-12663l2402,1348105r-717,-12680l1094,1322739,630,1310047,293,1297352,83,1284653,,1271953r43,-12700l214,1246554r298,-12696l937,1221164r552,-12688l2168,1195794r805,-12674l3905,1170454r1059,-12656l6149,1145153r1312,-12632l8899,1119902r1564,-12603l12153,1094712r1815,-12570l15910,1069591r2066,-12531l20168,1044550r2317,-12487l24927,1019600r2566,-12438l30184,994750r2814,-12384l35936,970010r3062,-12325l42183,945390r3307,-12262l48920,920900r3552,-12193l56146,896550r3795,-12120l63857,872348r4037,-12041l72051,848306r4277,-11958l80724,824433r4515,-11870l89873,800738r4751,-11778l99493,777230r4987,-11680l109582,753920r5219,-11578l120135,730816r5450,-11472l131149,707928r5677,-11361l142617,685264r5904,-11244l154537,662835r6127,-11124l166902,640648r6349,-11000l179709,618713r6568,-10870l192953,597039r6783,-10737l206626,575633r6997,-10599l220726,554506r7207,-10457l235245,533665r7415,-10311l250177,513118r7620,-10160l265518,492874r7822,-10006l281261,472941r8020,-9848l297399,453326r8215,-9685l313926,434039r8407,-9519l330836,415085r8596,-9348l348121,396474r8781,-9175l365775,378212r8963,-8997l383790,360307r9142,-8817l402160,342766r9316,-8632l420878,325595r9486,-8444l439935,308802r9653,-8252l459324,292394r9816,-8058l479037,276377r9976,-7860l499066,260757r10131,-7658l519404,245541r10282,-7454l540043,230735r10429,-7247l560973,216345r10572,-7038l582187,202376r10710,-6825l603675,188834r10845,-6610l625431,175724r10975,-6391l647444,163052r11101,-6170l669707,150823r11221,-5947l692209,139042r11338,-5722l714943,127713r11450,-5494l737898,116841r11558,-5264l761066,106430r11662,-5031l784438,96484r11760,-4797l808005,87008r11853,-4560l831756,78006r11941,-4323l855682,69480r12026,-4084l879774,61434r12105,-3842l904022,53871r12180,-3599l928417,46795r12249,-3354l952948,40209r12313,-3109l977606,34114r12373,-2862l1002380,28514r12429,-2614l1027262,23410r12478,-2365l1052242,18805r12522,-2115l1077308,14700r12562,-1864l1102451,11097r12597,-1612l1127661,7999r12627,-1361l1152928,5404r12652,-1107l1178242,3316r12672,-854l1203593,1734r12686,-600l1228970,660r12696,-347l1254364,93,1267064,r12700,35l1292463,196r12697,288l1317853,899r12689,542l1343224,2110r12676,795l1368566,3828r12657,1049l1393869,6052r12633,1302l1419121,8782r12605,1555l1444315,12017r12571,1806l1469438,15755r12533,2057l1494482,19994r12489,2308l1519436,24734r12440,2556l1544290,29971r12386,2805l1569034,35705r12328,3052l1593659,41932r12265,3298l1618154,48651r12196,3542l1642511,55858r12122,3785l1666718,63550r12044,4028l1690766,71726r11962,4267l1714646,80380r11874,4506l1738348,89511r11782,4742l1761863,99113r11684,4977l1785181,109184r11583,5210l1808293,119720r11476,5440l1831190,130715r11365,5669l1853862,142166r11249,5895l1876301,154068r11129,6119l1898497,166417r11005,6340l1920442,179207r10875,6559l1942127,192434r10742,6775l1963542,206091r10605,6989l1984681,220174r10462,7199l2005533,234677r10317,7407l2026091,249594r10167,7612l2046347,264919r10012,7814l2066292,280646r9854,8013l2085920,296769r9691,8208l2105220,313281r9525,8401l2124186,330176r9355,8589l2142811,347447r9182,8775l2161086,365087r9005,8956l2179005,383089r8824,9134l2196561,401446r8639,9309l2213745,420150r8452,9480l2230553,439194r8260,9647l2246976,458570r8065,9810l2263008,478271r7868,9969l2278643,498288r7667,10125l2293875,518615r7463,10276l2308697,539241r7256,10424l2323104,560160r7046,10567l2337089,581364r6833,10705l2350648,602842r6617,10840l2363774,624587r6399,10970l2376463,646591r6179,11096l2388709,668844r5956,11217l2400508,691337r5730,11334l2411854,714062r5503,11446l2422744,737009r5272,11554l2433173,760169r5040,11658l2443136,783534r4806,11756l2452630,807093r4570,11849l2461652,830837r4332,11938l2470196,854756r4092,12023l2478260,878842r3852,12102l2485841,903085r3609,12176l2492936,927474r3364,12246l2499542,952000r3118,12311l2505656,976653r2871,12371l2511275,1001423r2623,12427l2516398,1026301r2375,12477l2521022,1051277r2125,12521l2525146,1076340r1874,12561l2528768,1101480r1622,12596l2531886,1126688r1371,12626l2534500,1151953r1117,12651l2536608,1177266r864,12670l2538209,1202615r611,12686l2539303,1227992r357,12695l2539889,1253385r109,16612xe" strokeweight=".5pt">
                    <v:fill opacity="32896f"/>
                    <v:stroke joinstyle="miter"/>
                    <v:path arrowok="t" textboxrect="0,0,2539999,2539998"/>
                  </v:shape>
                  <v:shape id="Forme libre : forme 157" o:spid="_x0000_s1031" style="position:absolute;left:12205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" path="m,l101600,e" filled="f" strokeweight=".5pt">
                    <v:stroke joinstyle="miter"/>
                    <v:path arrowok="t" textboxrect="0,0,101601,1"/>
                  </v:shape>
                  <v:shape id="Forme libre : forme 158" o:spid="_x0000_s1032" style="position:absolute;left:12729;top:12205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" path="m,l,101600e" filled="f" strokeweight=".5pt">
                    <v:stroke joinstyle="miter"/>
                    <v:path arrowok="t" textboxrect="0,0,1,101601"/>
                  </v:shape>
                  <v:shape id="Forme libre : forme 159" o:spid="_x0000_s1033" style="position:absolute;left:12729;top:5720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" path="m,l,127000e" filled="f" strokeweight=".5pt">
                    <v:stroke joinstyle="miter"/>
                    <v:path arrowok="t" textboxrect="0,0,1,127001"/>
                  </v:shape>
                  <v:shape id="Forme libre : forme 160" o:spid="_x0000_s1034" style="position:absolute;left:12729;top:18408;width:0;height:1270;visibility:visible;mso-wrap-style:square;v-text-anchor:top" coordsize="1,127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" path="m,127000l,e" filled="f" strokeweight=".5pt">
                    <v:stroke joinstyle="miter"/>
                    <v:path arrowok="t" textboxrect="0,0,1,127001"/>
                  </v:shape>
                  <v:shape id="Forme libre : forme 161" o:spid="_x0000_s1035" style="position:absolute;left:18408;top:12729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" path="m127000,l,e" filled="f" strokeweight=".5pt">
                    <v:stroke joinstyle="miter"/>
                    <v:path arrowok="t" textboxrect="0,0,127001,1"/>
                  </v:shape>
                  <v:shape id="Forme libre : forme 162" o:spid="_x0000_s1036" style="position:absolute;left:5720;top:12729;width:1270;height:0;visibility:visible;mso-wrap-style:square;v-text-anchor:top" coordsize="1270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" path="m,l127000,e" filled="f" strokeweight=".5pt">
                    <v:stroke joinstyle="miter"/>
                    <v:path arrowok="t" textboxrect="0,0,127001,1"/>
                  </v:shape>
                  <v:shape id="Forme libre : forme 163" o:spid="_x0000_s1037" style="position:absolute;left:24410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" path="m,l101600,e" filled="f" strokeweight=".5pt">
                    <v:stroke joinstyle="miter"/>
                    <v:path arrowok="t" textboxrect="0,0,101601,1"/>
                  </v:shape>
                  <v:shape id="Forme libre : forme 164" o:spid="_x0000_s1038" style="position:absolute;left:24209;top:10513;width:1001;height:177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" path="m,17642l100056,e" filled="f" strokeweight=".5pt">
                    <v:stroke joinstyle="miter"/>
                    <v:path arrowok="t" textboxrect="0,0,100057,17643"/>
                  </v:shape>
                  <v:shape id="Forme libre : forme 165" o:spid="_x0000_s1039" style="position:absolute;left:23685;top:8378;width:955;height:348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" path="m,34750l95473,e" filled="f" strokeweight=".5pt">
                    <v:stroke joinstyle="miter"/>
                    <v:path arrowok="t" textboxrect="0,0,95474,34751"/>
                  </v:shape>
                  <v:shape id="Forme libre : forme 166" o:spid="_x0000_s1040" style="position:absolute;left:22839;top:6364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" path="m,50800l87988,e" filled="f" strokeweight=".5pt">
                    <v:stroke joinstyle="miter"/>
                    <v:path arrowok="t" textboxrect="0,0,87989,50801"/>
                  </v:shape>
                  <v:shape id="Forme libre : forme 167" o:spid="_x0000_s1041" style="position:absolute;left:21671;top:455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" path="m,65307l77830,e" filled="f" strokeweight=".5pt">
                    <v:stroke joinstyle="miter"/>
                    <v:path arrowok="t" textboxrect="0,0,77831,65308"/>
                  </v:shape>
                  <v:shape id="Forme libre : forme 168" o:spid="_x0000_s1042" style="position:absolute;left:20221;top:298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" path="m,77830l65307,e" filled="f" strokeweight=".5pt">
                    <v:stroke joinstyle="miter"/>
                    <v:path arrowok="t" textboxrect="0,0,65308,77831"/>
                  </v:shape>
                  <v:shape id="Forme libre : forme 169" o:spid="_x0000_s1043" style="position:absolute;left:18569;top:1732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" path="m,87988l50800,e" filled="f" strokeweight=".5pt">
                    <v:stroke joinstyle="miter"/>
                    <v:path arrowok="t" textboxrect="0,0,50801,87989"/>
                  </v:shape>
                  <v:shape id="Forme libre : forme 170" o:spid="_x0000_s1044" style="position:absolute;left:16717;top:765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" path="m,95473l34750,e" filled="f" strokeweight=".5pt">
                    <v:stroke joinstyle="miter"/>
                    <v:path arrowok="t" textboxrect="0,0,34751,95474"/>
                  </v:shape>
                  <v:shape id="Forme libre : forme 171" o:spid="_x0000_s1045" style="position:absolute;left:14743;top:201;width:176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" path="m,100057l17642,e" filled="f" strokeweight=".5pt">
                    <v:stroke joinstyle="miter"/>
                    <v:path arrowok="t" textboxrect="0,0,17643,100058"/>
                  </v:shape>
                  <v:shape id="Forme libre : forme 172" o:spid="_x0000_s1046" style="position:absolute;left:12729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" path="m,101600l,e" filled="f" strokeweight=".5pt">
                    <v:stroke joinstyle="miter"/>
                    <v:path arrowok="t" textboxrect="0,0,1,101601"/>
                  </v:shape>
                  <v:shape id="Forme libre : forme 173" o:spid="_x0000_s1047" style="position:absolute;left:10513;top:201;width:177;height:1000;visibility:visible;mso-wrap-style:square;v-text-anchor:top" coordsize="17643,100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" path="m17642,100057l,e" filled="f" strokeweight=".5pt">
                    <v:stroke joinstyle="miter"/>
                    <v:path arrowok="t" textboxrect="0,0,17643,100058"/>
                  </v:shape>
                  <v:shape id="Forme libre : forme 174" o:spid="_x0000_s1048" style="position:absolute;left:8378;top:765;width:348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" path="m34750,95473l,e" filled="f" strokeweight=".5pt">
                    <v:stroke joinstyle="miter"/>
                    <v:path arrowok="t" textboxrect="0,0,34751,95474"/>
                  </v:shape>
                  <v:shape id="Forme libre : forme 175" o:spid="_x0000_s1049" style="position:absolute;left:6364;top:1732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" path="m50800,87988l,e" filled="f" strokeweight=".5pt">
                    <v:stroke joinstyle="miter"/>
                    <v:path arrowok="t" textboxrect="0,0,50801,87989"/>
                  </v:shape>
                  <v:shape id="Forme libre : forme 176" o:spid="_x0000_s1050" style="position:absolute;left:4551;top:2980;width:653;height:779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" path="m65307,77830l,e" filled="f" strokeweight=".5pt">
                    <v:stroke joinstyle="miter"/>
                    <v:path arrowok="t" textboxrect="0,0,65308,77831"/>
                  </v:shape>
                  <v:shape id="Forme libre : forme 177" o:spid="_x0000_s1051" style="position:absolute;left:2980;top:455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" path="m77830,65307l,e" filled="f" strokeweight=".5pt">
                    <v:stroke joinstyle="miter"/>
                    <v:path arrowok="t" textboxrect="0,0,77831,65308"/>
                  </v:shape>
                  <v:shape id="Forme libre : forme 178" o:spid="_x0000_s1052" style="position:absolute;left:1691;top:6364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" path="m87988,50800l,e" filled="f" strokeweight=".5pt">
                    <v:stroke joinstyle="miter"/>
                    <v:path arrowok="t" textboxrect="0,0,87989,50801"/>
                  </v:shape>
                  <v:shape id="Forme libre : forme 179" o:spid="_x0000_s1053" style="position:absolute;left:765;top:8378;width:955;height:348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" path="m95473,34750l,e" filled="f" strokeweight=".5pt">
                    <v:stroke joinstyle="miter"/>
                    <v:path arrowok="t" textboxrect="0,0,95474,34751"/>
                  </v:shape>
                  <v:shape id="Forme libre : forme 180" o:spid="_x0000_s1054" style="position:absolute;left:201;top:10513;width:1000;height:177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" path="m100057,17642l,e" filled="f" strokeweight=".5pt">
                    <v:stroke joinstyle="miter"/>
                    <v:path arrowok="t" textboxrect="0,0,100058,17643"/>
                  </v:shape>
                  <v:shape id="Forme libre : forme 181" o:spid="_x0000_s1055" style="position:absolute;top:12729;width:1016;height:0;visibility:visible;mso-wrap-style:square;v-text-anchor:top" coordsize="10160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" path="m101600,l,e" filled="f" strokeweight=".5pt">
                    <v:stroke joinstyle="miter"/>
                    <v:path arrowok="t" textboxrect="0,0,101601,1"/>
                  </v:shape>
                  <v:shape id="Forme libre : forme 182" o:spid="_x0000_s1056" style="position:absolute;left:201;top:14743;width:1000;height:176;visibility:visible;mso-wrap-style:square;v-text-anchor:top" coordsize="100058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" path="m100057,l,17642e" filled="f" strokeweight=".5pt">
                    <v:stroke joinstyle="miter"/>
                    <v:path arrowok="t" textboxrect="0,0,100058,17643"/>
                  </v:shape>
                  <v:shape id="Forme libre : forme 183" o:spid="_x0000_s1057" style="position:absolute;left:765;top:16717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" path="m95473,l,34750e" filled="f" strokeweight=".5pt">
                    <v:stroke joinstyle="miter"/>
                    <v:path arrowok="t" textboxrect="0,0,95474,34751"/>
                  </v:shape>
                  <v:shape id="Forme libre : forme 184" o:spid="_x0000_s1058" style="position:absolute;left:1691;top:18569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" path="m87988,l,50800e" filled="f" strokeweight=".5pt">
                    <v:stroke joinstyle="miter"/>
                    <v:path arrowok="t" textboxrect="0,0,87989,50801"/>
                  </v:shape>
                  <v:shape id="Forme libre : forme 185" o:spid="_x0000_s1059" style="position:absolute;left:2980;top:20221;width:779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" path="m77830,l,65307e" filled="f" strokeweight=".5pt">
                    <v:stroke joinstyle="miter"/>
                    <v:path arrowok="t" textboxrect="0,0,77831,65308"/>
                  </v:shape>
                  <v:shape id="Forme libre : forme 186" o:spid="_x0000_s1060" style="position:absolute;left:4551;top:21671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" path="m65307,l,77830e" filled="f" strokeweight=".5pt">
                    <v:stroke joinstyle="miter"/>
                    <v:path arrowok="t" textboxrect="0,0,65308,77831"/>
                  </v:shape>
                  <v:shape id="Forme libre : forme 187" o:spid="_x0000_s1061" style="position:absolute;left:6364;top:2283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" path="m50800,l,87988e" filled="f" strokeweight=".5pt">
                    <v:stroke joinstyle="miter"/>
                    <v:path arrowok="t" textboxrect="0,0,50801,87989"/>
                  </v:shape>
                  <v:shape id="Forme libre : forme 188" o:spid="_x0000_s1062" style="position:absolute;left:8378;top:23685;width:348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" path="m34750,l,95473e" filled="f" strokeweight=".5pt">
                    <v:stroke joinstyle="miter"/>
                    <v:path arrowok="t" textboxrect="0,0,34751,95474"/>
                  </v:shape>
                  <v:shape id="Forme libre : forme 189" o:spid="_x0000_s1063" style="position:absolute;left:10513;top:24209;width:177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" path="m17642,l,100056e" filled="f" strokeweight=".5pt">
                    <v:stroke joinstyle="miter"/>
                    <v:path arrowok="t" textboxrect="0,0,17643,100057"/>
                  </v:shape>
                  <v:shape id="Forme libre : forme 190" o:spid="_x0000_s1064" style="position:absolute;left:12729;top:24410;width:0;height:1016;visibility:visible;mso-wrap-style:square;v-text-anchor:top" coordsize="1,101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" path="m,l,101600e" filled="f" strokeweight=".5pt">
                    <v:stroke joinstyle="miter"/>
                    <v:path arrowok="t" textboxrect="0,0,1,101601"/>
                  </v:shape>
                  <v:shape id="Forme libre : forme 191" o:spid="_x0000_s1065" style="position:absolute;left:14743;top:24209;width:176;height:1001;visibility:visible;mso-wrap-style:square;v-text-anchor:top" coordsize="17643,100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" path="m,l17642,100056e" filled="f" strokeweight=".5pt">
                    <v:stroke joinstyle="miter"/>
                    <v:path arrowok="t" textboxrect="0,0,17643,100057"/>
                  </v:shape>
                  <v:shape id="Forme libre : forme 192" o:spid="_x0000_s1066" style="position:absolute;left:16717;top:23685;width:347;height:955;visibility:visible;mso-wrap-style:square;v-text-anchor:top" coordsize="34751,954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" path="m,l34750,95473e" filled="f" strokeweight=".5pt">
                    <v:stroke joinstyle="miter"/>
                    <v:path arrowok="t" textboxrect="0,0,34751,95474"/>
                  </v:shape>
                  <v:shape id="Forme libre : forme 193" o:spid="_x0000_s1067" style="position:absolute;left:18569;top:22839;width:508;height:880;visibility:visible;mso-wrap-style:square;v-text-anchor:top" coordsize="50801,8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" path="m,l50800,87988e" filled="f" strokeweight=".5pt">
                    <v:stroke joinstyle="miter"/>
                    <v:path arrowok="t" textboxrect="0,0,50801,87989"/>
                  </v:shape>
                  <v:shape id="Forme libre : forme 194" o:spid="_x0000_s1068" style="position:absolute;left:20221;top:21671;width:653;height:778;visibility:visible;mso-wrap-style:square;v-text-anchor:top" coordsize="65308,7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" path="m,l65307,77830e" filled="f" strokeweight=".5pt">
                    <v:stroke joinstyle="miter"/>
                    <v:path arrowok="t" textboxrect="0,0,65308,77831"/>
                  </v:shape>
                  <v:shape id="Forme libre : forme 195" o:spid="_x0000_s1069" style="position:absolute;left:21671;top:20221;width:778;height:653;visibility:visible;mso-wrap-style:square;v-text-anchor:top" coordsize="77831,65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" path="m,l77830,65307e" filled="f" strokeweight=".5pt">
                    <v:stroke joinstyle="miter"/>
                    <v:path arrowok="t" textboxrect="0,0,77831,65308"/>
                  </v:shape>
                  <v:shape id="Forme libre : forme 196" o:spid="_x0000_s1070" style="position:absolute;left:22839;top:18569;width:880;height:508;visibility:visible;mso-wrap-style:square;v-text-anchor:top" coordsize="87989,508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" path="m,l87988,50800e" filled="f" strokeweight=".5pt">
                    <v:stroke joinstyle="miter"/>
                    <v:path arrowok="t" textboxrect="0,0,87989,50801"/>
                  </v:shape>
                  <v:shape id="Forme libre : forme 197" o:spid="_x0000_s1071" style="position:absolute;left:23685;top:16717;width:955;height:347;visibility:visible;mso-wrap-style:square;v-text-anchor:top" coordsize="95474,347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" path="m,l95473,34750e" filled="f" strokeweight=".5pt">
                    <v:stroke joinstyle="miter"/>
                    <v:path arrowok="t" textboxrect="0,0,95474,34751"/>
                  </v:shape>
                  <v:shape id="Forme libre : forme 198" o:spid="_x0000_s1072" style="position:absolute;left:24209;top:14743;width:1001;height:176;visibility:visible;mso-wrap-style:square;v-text-anchor:top" coordsize="100057,17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" path="m,l100056,17642e" filled="f" strokeweight=".5pt">
                    <v:stroke joinstyle="miter"/>
                    <v:path arrowok="t" textboxrect="0,0,100057,17643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200" o:spid="_x0000_s1073" type="#_x0000_t32" style="position:absolute;top:13748;width:220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" strokecolor="black [3213]" strokeweight="1pt">
                  <v:stroke endarrow="block" joinstyle="miter"/>
                </v:shape>
                <v:shape id="Connecteur droit avec flèche 201" o:spid="_x0000_s1074" type="#_x0000_t32" style="position:absolute;left:10432;top:2180;width:0;height:2268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" strokecolor="black [3213]" strokeweight="1pt">
                  <v:stroke endarrow="block" joinstyle="miter"/>
                </v:shape>
                <v:oval id="Ellipse 202" o:spid="_x0000_s1075" style="position:absolute;left:18774;top:8657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" fillcolor="black"/>
                <v:shape id="_x0000_s1076" type="#_x0000_t202" style="position:absolute;left:18525;top:7246;width:290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" filled="f" stroked="f" strokeweight=".5pt">
                  <v:textbox>
                    <w:txbxContent>
                      <w:p w14:paraId="2B23ED25" w14:textId="16327B7A" w:rsidR="00C16283" w:rsidRDefault="00C16283">
                        <w:r>
                          <w:t>M</w:t>
                        </w:r>
                      </w:p>
                    </w:txbxContent>
                  </v:textbox>
                </v:shape>
                <v:shape id="_x0000_s1077" type="#_x0000_t202" style="position:absolute;left:7915;top:13119;width:2900;height:29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" filled="f" stroked="f" strokeweight=".5pt">
                  <v:textbox>
                    <w:txbxContent>
                      <w:p w14:paraId="784AB319" w14:textId="13C5FB07" w:rsidR="00310F22" w:rsidRDefault="00310F22">
                        <w:r>
                          <w:t>O</w:t>
                        </w:r>
                      </w:p>
                    </w:txbxContent>
                  </v:textbox>
                </v:shape>
                <v:oval id="Ellipse 202" o:spid="_x0000_s1078" style="position:absolute;left:10262;top:13618;width:388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" fillcolor="black"/>
                <v:shape id="_x0000_s1079" type="#_x0000_t202" style="position:absolute;left:21717;top:12076;width:2900;height:30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" filled="f" stroked="f" strokeweight=".5pt">
                  <v:textbox>
                    <w:txbxContent>
                      <w:p w14:paraId="4820C5C1" w14:textId="1BDD2B1E" w:rsidR="00310F22" w:rsidRPr="00310F22" w:rsidRDefault="00310F22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proofErr w:type="gramStart"/>
                        <w:r w:rsidRPr="00310F22"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  <v:shape id="_x0000_s1080" type="#_x0000_t202" style="position:absolute;left:8699;top:-504;width:2896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" filled="f" stroked="f" strokeweight=".5pt">
                  <v:textbox>
                    <w:txbxContent>
                      <w:p w14:paraId="6AADE935" w14:textId="284E3E12" w:rsidR="00310F22" w:rsidRPr="00310F22" w:rsidRDefault="008A0738">
                        <w:pP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i/>
                            <w:iCs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67F8FF88" w14:textId="2C4AC147" w:rsidR="0048051F" w:rsidRDefault="0048051F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608289BD" w14:textId="1FC5CA63" w:rsidR="00C16283" w:rsidRPr="00D80CD7" w:rsidRDefault="00C16283" w:rsidP="00C16283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2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1D07048D" w14:textId="4BE82A41" w:rsidR="0048051F" w:rsidRPr="00D80CD7" w:rsidRDefault="0048051F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6BBF7557" w14:textId="1BCAE21F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Placer sur le cercle</w:t>
      </w:r>
      <w:r w:rsidR="00310F22" w:rsidRPr="00D80CD7">
        <w:rPr>
          <w:rFonts w:asciiTheme="minorHAnsi" w:hAnsiTheme="minorHAnsi" w:cstheme="minorHAnsi"/>
        </w:rPr>
        <w:t xml:space="preserve"> de centre O</w:t>
      </w:r>
      <w:r w:rsidRPr="00D80CD7">
        <w:rPr>
          <w:rFonts w:asciiTheme="minorHAnsi" w:hAnsiTheme="minorHAnsi" w:cstheme="minorHAnsi"/>
        </w:rPr>
        <w:t xml:space="preserve"> : </w:t>
      </w:r>
    </w:p>
    <w:p w14:paraId="3ACF0B8B" w14:textId="3FB072E8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348A9A63" w14:textId="12810B80" w:rsidR="00C16283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le point N symétrique de M par rapport à (O</w:t>
      </w:r>
      <w:r w:rsidRPr="00D80CD7">
        <w:rPr>
          <w:rFonts w:asciiTheme="minorHAnsi" w:hAnsiTheme="minorHAnsi" w:cstheme="minorHAnsi"/>
          <w:i/>
          <w:iCs/>
        </w:rPr>
        <w:t>x</w:t>
      </w:r>
      <w:r w:rsidRPr="00D80CD7">
        <w:rPr>
          <w:rFonts w:asciiTheme="minorHAnsi" w:hAnsiTheme="minorHAnsi" w:cstheme="minorHAnsi"/>
        </w:rPr>
        <w:t>) ;</w:t>
      </w:r>
    </w:p>
    <w:p w14:paraId="31E2D0E6" w14:textId="07530D7D" w:rsidR="00310F22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le point P symétrique de M par rapport à (Oy) ;</w:t>
      </w:r>
    </w:p>
    <w:p w14:paraId="6548AF4A" w14:textId="3D847538" w:rsidR="00310F22" w:rsidRPr="00D80CD7" w:rsidRDefault="00310F22" w:rsidP="00D80CD7">
      <w:pPr>
        <w:pStyle w:val="Standard"/>
        <w:numPr>
          <w:ilvl w:val="0"/>
          <w:numId w:val="4"/>
        </w:numPr>
        <w:spacing w:after="0" w:line="240" w:lineRule="auto"/>
        <w:ind w:left="567" w:hanging="207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le point Q symétrique de M par rapport à O.</w:t>
      </w:r>
    </w:p>
    <w:p w14:paraId="09631CE7" w14:textId="500F2363" w:rsidR="00C16283" w:rsidRDefault="00C16283" w:rsidP="00D80CD7">
      <w:pPr>
        <w:pStyle w:val="Standard"/>
        <w:spacing w:after="0" w:line="240" w:lineRule="auto"/>
        <w:ind w:left="567" w:hanging="207"/>
        <w:rPr>
          <w:rFonts w:ascii="Times New Roman" w:hAnsi="Times New Roman" w:cs="Times New Roman"/>
        </w:rPr>
      </w:pPr>
    </w:p>
    <w:p w14:paraId="303CEEDA" w14:textId="37BD90F3" w:rsidR="00C16283" w:rsidRDefault="00C16283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78E21C74" w14:textId="32F22294" w:rsidR="00310F22" w:rsidRPr="00D80CD7" w:rsidRDefault="00310F22" w:rsidP="00310F22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>Exercice 3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2647A375" w14:textId="686982E8" w:rsidR="00C16283" w:rsidRPr="00D80CD7" w:rsidRDefault="00C16283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4C3ADC2D" w14:textId="799ED178" w:rsidR="00310F22" w:rsidRPr="00D80CD7" w:rsidRDefault="00310F22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D80CD7">
        <w:rPr>
          <w:rFonts w:asciiTheme="minorHAnsi" w:hAnsiTheme="minorHAnsi" w:cstheme="minorHAnsi"/>
        </w:rPr>
        <w:t>Compléter le tableau de proportionnalité :</w:t>
      </w:r>
    </w:p>
    <w:p w14:paraId="39E4A058" w14:textId="6033468A" w:rsidR="00D80CD7" w:rsidRPr="00D80CD7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noProof/>
          <w:u w:val="single"/>
        </w:rPr>
        <mc:AlternateContent>
          <mc:Choice Requires="wpg">
            <w:drawing>
              <wp:anchor distT="0" distB="0" distL="114300" distR="114300" simplePos="0" relativeHeight="251971584" behindDoc="0" locked="0" layoutInCell="1" allowOverlap="1" wp14:anchorId="3C482C26" wp14:editId="22ED6D63">
                <wp:simplePos x="0" y="0"/>
                <wp:positionH relativeFrom="column">
                  <wp:posOffset>2818646</wp:posOffset>
                </wp:positionH>
                <wp:positionV relativeFrom="paragraph">
                  <wp:posOffset>121591</wp:posOffset>
                </wp:positionV>
                <wp:extent cx="4167574" cy="2808716"/>
                <wp:effectExtent l="0" t="0" r="0" b="0"/>
                <wp:wrapNone/>
                <wp:docPr id="390632594" name="Groupe 2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7574" cy="2808716"/>
                          <a:chOff x="0" y="0"/>
                          <a:chExt cx="4167574" cy="2808716"/>
                        </a:xfrm>
                      </wpg:grpSpPr>
                      <wpg:grpSp>
                        <wpg:cNvPr id="486581846" name="Groupe 281"/>
                        <wpg:cNvGrpSpPr/>
                        <wpg:grpSpPr>
                          <a:xfrm>
                            <a:off x="0" y="0"/>
                            <a:ext cx="4167574" cy="2808716"/>
                            <a:chOff x="0" y="0"/>
                            <a:chExt cx="4167574" cy="2808716"/>
                          </a:xfrm>
                        </wpg:grpSpPr>
                        <wps:wsp>
                          <wps:cNvPr id="689641007" name="Connecteur droit 212"/>
                          <wps:cNvCnPr/>
                          <wps:spPr>
                            <a:xfrm flipV="1">
                              <a:off x="25537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61783188" name="Connecteur droit 213"/>
                          <wps:cNvCnPr/>
                          <wps:spPr>
                            <a:xfrm flipV="1">
                              <a:off x="436606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5368198" name="Connecteur droit 214"/>
                          <wps:cNvCnPr/>
                          <wps:spPr>
                            <a:xfrm flipV="1">
                              <a:off x="61783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4833110" name="Connecteur droit 215"/>
                          <wps:cNvCnPr/>
                          <wps:spPr>
                            <a:xfrm flipV="1">
                              <a:off x="79907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983850" name="Connecteur droit 216"/>
                          <wps:cNvCnPr/>
                          <wps:spPr>
                            <a:xfrm flipV="1">
                              <a:off x="98030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33522413" name="Connecteur droit 217"/>
                          <wps:cNvCnPr/>
                          <wps:spPr>
                            <a:xfrm flipV="1">
                              <a:off x="115329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0025884" name="Connecteur droit 218"/>
                          <wps:cNvCnPr/>
                          <wps:spPr>
                            <a:xfrm flipV="1">
                              <a:off x="133453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1389361" name="Connecteur droit 219"/>
                          <wps:cNvCnPr/>
                          <wps:spPr>
                            <a:xfrm flipV="1">
                              <a:off x="151576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2113010" name="Connecteur droit 220"/>
                          <wps:cNvCnPr/>
                          <wps:spPr>
                            <a:xfrm flipV="1">
                              <a:off x="1696995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4453034" name="Connecteur droit 221"/>
                          <wps:cNvCnPr/>
                          <wps:spPr>
                            <a:xfrm flipV="1">
                              <a:off x="205946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6077733" name="Connecteur droit 222"/>
                          <wps:cNvCnPr/>
                          <wps:spPr>
                            <a:xfrm flipV="1">
                              <a:off x="224069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2802747" name="Connecteur droit 223"/>
                          <wps:cNvCnPr/>
                          <wps:spPr>
                            <a:xfrm flipV="1">
                              <a:off x="2421925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9160422" name="Connecteur droit 224"/>
                          <wps:cNvCnPr/>
                          <wps:spPr>
                            <a:xfrm flipV="1">
                              <a:off x="260315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1317432" name="Connecteur droit 225"/>
                          <wps:cNvCnPr/>
                          <wps:spPr>
                            <a:xfrm flipV="1">
                              <a:off x="2784390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5130692" name="Connecteur droit 226"/>
                          <wps:cNvCnPr/>
                          <wps:spPr>
                            <a:xfrm flipV="1">
                              <a:off x="296562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6549597" name="Connecteur droit 227"/>
                          <wps:cNvCnPr/>
                          <wps:spPr>
                            <a:xfrm flipV="1">
                              <a:off x="3146854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1551267" name="Connecteur droit 228"/>
                          <wps:cNvCnPr/>
                          <wps:spPr>
                            <a:xfrm flipV="1">
                              <a:off x="332808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7100904" name="Connecteur droit 229"/>
                          <wps:cNvCnPr/>
                          <wps:spPr>
                            <a:xfrm flipV="1">
                              <a:off x="3509319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0155007" name="Connecteur droit 230"/>
                          <wps:cNvCnPr/>
                          <wps:spPr>
                            <a:xfrm>
                              <a:off x="74141" y="2685535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9179193" name="Connecteur droit 231"/>
                          <wps:cNvCnPr/>
                          <wps:spPr>
                            <a:xfrm>
                              <a:off x="74141" y="250430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813002" name="Connecteur droit 232"/>
                          <wps:cNvCnPr/>
                          <wps:spPr>
                            <a:xfrm>
                              <a:off x="74141" y="2323070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0188429" name="Connecteur droit 233"/>
                          <wps:cNvCnPr/>
                          <wps:spPr>
                            <a:xfrm>
                              <a:off x="74141" y="214183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4751420" name="Connecteur droit 234"/>
                          <wps:cNvCnPr/>
                          <wps:spPr>
                            <a:xfrm>
                              <a:off x="74141" y="177937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969553" name="Connecteur droit 235"/>
                          <wps:cNvCnPr/>
                          <wps:spPr>
                            <a:xfrm>
                              <a:off x="74141" y="1598140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3662766" name="Connecteur droit 236"/>
                          <wps:cNvCnPr/>
                          <wps:spPr>
                            <a:xfrm>
                              <a:off x="74141" y="141690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2215715" name="Connecteur droit 237"/>
                          <wps:cNvCnPr/>
                          <wps:spPr>
                            <a:xfrm>
                              <a:off x="74141" y="1235675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772624" name="Connecteur droit 238"/>
                          <wps:cNvCnPr/>
                          <wps:spPr>
                            <a:xfrm>
                              <a:off x="74141" y="105444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5034700" name="Connecteur droit 239"/>
                          <wps:cNvCnPr/>
                          <wps:spPr>
                            <a:xfrm>
                              <a:off x="74141" y="873211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394849" name="Connecteur droit 240"/>
                          <wps:cNvCnPr/>
                          <wps:spPr>
                            <a:xfrm>
                              <a:off x="74141" y="691978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6531828" name="Connecteur droit 241"/>
                          <wps:cNvCnPr/>
                          <wps:spPr>
                            <a:xfrm>
                              <a:off x="74141" y="510746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29577829" name="Connecteur droit 242"/>
                          <wps:cNvCnPr/>
                          <wps:spPr>
                            <a:xfrm>
                              <a:off x="74141" y="329513"/>
                              <a:ext cx="3619500" cy="0"/>
                            </a:xfrm>
                            <a:prstGeom prst="line">
                              <a:avLst/>
                            </a:prstGeom>
                            <a:ln w="2540">
                              <a:solidFill>
                                <a:srgbClr val="0000FF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5167819" name="Connecteur droit 243"/>
                          <wps:cNvCnPr/>
                          <wps:spPr>
                            <a:xfrm flipV="1">
                              <a:off x="7414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30102184" name="Connecteur droit 244"/>
                          <wps:cNvCnPr/>
                          <wps:spPr>
                            <a:xfrm flipV="1">
                              <a:off x="436606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4752177" name="Connecteur droit 245"/>
                          <wps:cNvCnPr/>
                          <wps:spPr>
                            <a:xfrm flipV="1">
                              <a:off x="799071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7208325" name="Connecteur droit 246"/>
                          <wps:cNvCnPr/>
                          <wps:spPr>
                            <a:xfrm flipV="1">
                              <a:off x="1153298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841772" name="Connecteur droit 247"/>
                          <wps:cNvCnPr/>
                          <wps:spPr>
                            <a:xfrm flipV="1">
                              <a:off x="1515763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46533869" name="Connecteur droit 248"/>
                          <wps:cNvCnPr/>
                          <wps:spPr>
                            <a:xfrm flipV="1">
                              <a:off x="1882861" y="145192"/>
                              <a:ext cx="0" cy="253365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7996547" name="Connecteur droit 249"/>
                          <wps:cNvCnPr/>
                          <wps:spPr>
                            <a:xfrm flipV="1">
                              <a:off x="224069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1940664" name="Connecteur droit 250"/>
                          <wps:cNvCnPr/>
                          <wps:spPr>
                            <a:xfrm flipV="1">
                              <a:off x="260315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53264374" name="Connecteur droit 251"/>
                          <wps:cNvCnPr/>
                          <wps:spPr>
                            <a:xfrm flipV="1">
                              <a:off x="296562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6721745" name="Connecteur droit 252"/>
                          <wps:cNvCnPr/>
                          <wps:spPr>
                            <a:xfrm flipV="1">
                              <a:off x="3328087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8142101" name="Connecteur droit 253"/>
                          <wps:cNvCnPr/>
                          <wps:spPr>
                            <a:xfrm flipV="1">
                              <a:off x="3690552" y="148281"/>
                              <a:ext cx="0" cy="25336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8286271" name="Zone de texte 254"/>
                          <wps:cNvSpPr txBox="1"/>
                          <wps:spPr>
                            <a:xfrm>
                              <a:off x="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C949A7" w14:textId="77B0F11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4461737" name="Zone de texte 255"/>
                          <wps:cNvSpPr txBox="1"/>
                          <wps:spPr>
                            <a:xfrm>
                              <a:off x="36246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73A6E3" w14:textId="6FE35757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2901840" name="Zone de texte 256"/>
                          <wps:cNvSpPr txBox="1"/>
                          <wps:spPr>
                            <a:xfrm>
                              <a:off x="72493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AE2F3" w14:textId="6DB29C43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396210" name="Zone de texte 257"/>
                          <wps:cNvSpPr txBox="1"/>
                          <wps:spPr>
                            <a:xfrm>
                              <a:off x="108739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50D86A" w14:textId="4C566AD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03452706" name="Zone de texte 258"/>
                          <wps:cNvSpPr txBox="1"/>
                          <wps:spPr>
                            <a:xfrm>
                              <a:off x="144986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3BA8A07" w14:textId="09997A0C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381278" name="Zone de texte 259"/>
                          <wps:cNvSpPr txBox="1"/>
                          <wps:spPr>
                            <a:xfrm>
                              <a:off x="1812325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94289D" w14:textId="549AF0E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3794042" name="Zone de texte 260"/>
                          <wps:cNvSpPr txBox="1"/>
                          <wps:spPr>
                            <a:xfrm>
                              <a:off x="2174790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C43D2C" w14:textId="2F3C521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572665" name="Zone de texte 261"/>
                          <wps:cNvSpPr txBox="1"/>
                          <wps:spPr>
                            <a:xfrm>
                              <a:off x="2537254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557CA7F" w14:textId="67C27F0C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73339467" name="Zone de texte 262"/>
                          <wps:cNvSpPr txBox="1"/>
                          <wps:spPr>
                            <a:xfrm>
                              <a:off x="2899719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2599C5F" w14:textId="047E8E22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9906919" name="Zone de texte 263"/>
                          <wps:cNvSpPr txBox="1"/>
                          <wps:spPr>
                            <a:xfrm>
                              <a:off x="3262184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CAD7D85" w14:textId="34413600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90393573" name="Zone de texte 264"/>
                          <wps:cNvSpPr txBox="1"/>
                          <wps:spPr>
                            <a:xfrm>
                              <a:off x="3624649" y="1927654"/>
                              <a:ext cx="542925" cy="27146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CD1D42" w14:textId="1B8C3F08" w:rsidR="008E0926" w:rsidRPr="008E0926" w:rsidRDefault="008E0926" w:rsidP="008E0926">
                                <w:pPr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4356271" name="Connecteur droit 265"/>
                          <wps:cNvCnPr/>
                          <wps:spPr>
                            <a:xfrm>
                              <a:off x="74141" y="2685535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0570925" name="Connecteur droit 266"/>
                          <wps:cNvCnPr/>
                          <wps:spPr>
                            <a:xfrm>
                              <a:off x="74141" y="2323070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0447968" name="Connecteur droit 267"/>
                          <wps:cNvCnPr/>
                          <wps:spPr>
                            <a:xfrm>
                              <a:off x="74141" y="1962665"/>
                              <a:ext cx="3619500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0000"/>
                              </a:solidFill>
                              <a:headEnd type="none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863414" name="Connecteur droit 268"/>
                          <wps:cNvCnPr/>
                          <wps:spPr>
                            <a:xfrm>
                              <a:off x="74141" y="1598140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4019806" name="Connecteur droit 269"/>
                          <wps:cNvCnPr/>
                          <wps:spPr>
                            <a:xfrm>
                              <a:off x="74141" y="1235675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6239148" name="Connecteur droit 270"/>
                          <wps:cNvCnPr/>
                          <wps:spPr>
                            <a:xfrm>
                              <a:off x="74141" y="873211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7302788" name="Connecteur droit 271"/>
                          <wps:cNvCnPr/>
                          <wps:spPr>
                            <a:xfrm>
                              <a:off x="74141" y="510746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0916110" name="Connecteur droit 272"/>
                          <wps:cNvCnPr/>
                          <wps:spPr>
                            <a:xfrm>
                              <a:off x="74141" y="148281"/>
                              <a:ext cx="361950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rgbClr val="000000"/>
                              </a:solidFill>
                              <a:headEnd type="none"/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8315232" name="Zone de texte 273"/>
                          <wps:cNvSpPr txBox="1"/>
                          <wps:spPr>
                            <a:xfrm>
                              <a:off x="1491049" y="253725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0383DB8" w14:textId="27F3013D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9298061" name="Zone de texte 274"/>
                          <wps:cNvSpPr txBox="1"/>
                          <wps:spPr>
                            <a:xfrm>
                              <a:off x="1491049" y="2174789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1E91C8" w14:textId="7B21EF37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-1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1897186" name="Zone de texte 275"/>
                          <wps:cNvSpPr txBox="1"/>
                          <wps:spPr>
                            <a:xfrm>
                              <a:off x="1491049" y="181232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924D3B" w14:textId="04F405ED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3459231" name="Zone de texte 276"/>
                          <wps:cNvSpPr txBox="1"/>
                          <wps:spPr>
                            <a:xfrm>
                              <a:off x="1491049" y="1449859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F1E844" w14:textId="35A244BE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41321873" name="Zone de texte 277"/>
                          <wps:cNvSpPr txBox="1"/>
                          <wps:spPr>
                            <a:xfrm>
                              <a:off x="1491049" y="1087394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BB8B09" w14:textId="3F7C76EF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6722461" name="Zone de texte 278"/>
                          <wps:cNvSpPr txBox="1"/>
                          <wps:spPr>
                            <a:xfrm>
                              <a:off x="1491049" y="724930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15F99F" w14:textId="47C92B33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59150" name="Zone de texte 279"/>
                          <wps:cNvSpPr txBox="1"/>
                          <wps:spPr>
                            <a:xfrm>
                              <a:off x="1491049" y="362465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22446E5" w14:textId="0B138AE3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  <w:r w:rsidRPr="008E0926">
                                  <w:rPr>
                                    <w:rFonts w:ascii="Arial" w:hAnsi="Arial" w:cs="Arial"/>
                                    <w:sz w:val="1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2917401" name="Zone de texte 280"/>
                          <wps:cNvSpPr txBox="1"/>
                          <wps:spPr>
                            <a:xfrm>
                              <a:off x="1491049" y="0"/>
                              <a:ext cx="542925" cy="27146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AE0DEC" w14:textId="745C7F4A" w:rsidR="008E0926" w:rsidRPr="008E0926" w:rsidRDefault="008E0926" w:rsidP="008E0926">
                                <w:pPr>
                                  <w:tabs>
                                    <w:tab w:val="decimal" w:pos="431"/>
                                  </w:tabs>
                                  <w:rPr>
                                    <w:rFonts w:ascii="Arial" w:hAnsi="Arial" w:cs="Arial"/>
                                    <w:sz w:val="14"/>
                                  </w:rPr>
                                </w:pPr>
                                <w:r>
                                  <w:tab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3633664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419100" y="1581150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4641498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1504950" y="2295525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3567704" name="Ellipse 282"/>
                        <wps:cNvSpPr>
                          <a:spLocks noChangeArrowheads="1"/>
                        </wps:cNvSpPr>
                        <wps:spPr bwMode="auto">
                          <a:xfrm>
                            <a:off x="1133475" y="847725"/>
                            <a:ext cx="38735" cy="3873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054374" name="Forme libre : forme 283"/>
                        <wps:cNvSpPr/>
                        <wps:spPr>
                          <a:xfrm>
                            <a:off x="438150" y="866775"/>
                            <a:ext cx="1081413" cy="1453020"/>
                          </a:xfrm>
                          <a:custGeom>
                            <a:avLst/>
                            <a:gdLst>
                              <a:gd name="connsiteX0" fmla="*/ 0 w 1081413"/>
                              <a:gd name="connsiteY0" fmla="*/ 726510 h 1453020"/>
                              <a:gd name="connsiteX1" fmla="*/ 718159 w 1081413"/>
                              <a:gd name="connsiteY1" fmla="*/ 0 h 1453020"/>
                              <a:gd name="connsiteX2" fmla="*/ 1081413 w 1081413"/>
                              <a:gd name="connsiteY2" fmla="*/ 1453020 h 1453020"/>
                              <a:gd name="connsiteX3" fmla="*/ 0 w 1081413"/>
                              <a:gd name="connsiteY3" fmla="*/ 726510 h 145302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081413" h="1453020">
                                <a:moveTo>
                                  <a:pt x="0" y="726510"/>
                                </a:moveTo>
                                <a:lnTo>
                                  <a:pt x="718159" y="0"/>
                                </a:lnTo>
                                <a:lnTo>
                                  <a:pt x="1081413" y="1453020"/>
                                </a:lnTo>
                                <a:lnTo>
                                  <a:pt x="0" y="72651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8172615" name="Zone de texte 284"/>
                        <wps:cNvSpPr txBox="1"/>
                        <wps:spPr>
                          <a:xfrm>
                            <a:off x="238125" y="1552575"/>
                            <a:ext cx="285027" cy="3006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96E6E1B" w14:textId="7543D496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244656" name="Zone de texte 284"/>
                        <wps:cNvSpPr txBox="1"/>
                        <wps:spPr>
                          <a:xfrm>
                            <a:off x="1095375" y="628650"/>
                            <a:ext cx="284480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95277C" w14:textId="71976607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52213765" name="Zone de texte 284"/>
                        <wps:cNvSpPr txBox="1"/>
                        <wps:spPr>
                          <a:xfrm>
                            <a:off x="1466850" y="2276475"/>
                            <a:ext cx="284480" cy="3003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A017F4" w14:textId="4BAE2F61" w:rsidR="001020E2" w:rsidRPr="001020E2" w:rsidRDefault="001020E2">
                              <w:pPr>
                                <w:rPr>
                                  <w:color w:val="FFFFFF" w:themeColor="background1"/>
                                  <w14:textFill>
                                    <w14:noFill/>
                                  </w14:textFill>
                                </w:rPr>
                              </w:pPr>
                              <w: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C482C26" id="Groupe 286" o:spid="_x0000_s1081" style="position:absolute;margin-left:221.95pt;margin-top:9.55pt;width:328.15pt;height:221.15pt;z-index:251971584" coordsize="41675,28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">
                <v:group id="Groupe 281" o:spid="_x0000_s1082" style="position:absolute;width:41675;height:28087" coordsize="41675,280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">
                  <v:line id="Connecteur droit 212" o:spid="_x0000_s1083" style="position:absolute;flip:y;visibility:visible;mso-wrap-style:square" from="2553,1482" to="255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" strokecolor="blue" strokeweight=".2pt">
                    <v:stroke joinstyle="miter"/>
                  </v:line>
                  <v:line id="Connecteur droit 213" o:spid="_x0000_s1084" style="position:absolute;flip:y;visibility:visible;mso-wrap-style:square" from="4366,1482" to="436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" strokecolor="blue" strokeweight=".2pt">
                    <v:stroke joinstyle="miter"/>
                  </v:line>
                  <v:line id="Connecteur droit 214" o:spid="_x0000_s1085" style="position:absolute;flip:y;visibility:visible;mso-wrap-style:square" from="6178,1482" to="6178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" strokecolor="blue" strokeweight=".2pt">
                    <v:stroke joinstyle="miter"/>
                  </v:line>
                  <v:line id="Connecteur droit 215" o:spid="_x0000_s1086" style="position:absolute;flip:y;visibility:visible;mso-wrap-style:square" from="7990,1482" to="799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" strokecolor="blue" strokeweight=".2pt">
                    <v:stroke joinstyle="miter"/>
                  </v:line>
                  <v:line id="Connecteur droit 216" o:spid="_x0000_s1087" style="position:absolute;flip:y;visibility:visible;mso-wrap-style:square" from="9803,1482" to="980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" strokecolor="blue" strokeweight=".2pt">
                    <v:stroke joinstyle="miter"/>
                  </v:line>
                  <v:line id="Connecteur droit 217" o:spid="_x0000_s1088" style="position:absolute;flip:y;visibility:visible;mso-wrap-style:square" from="11532,1482" to="11532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" strokecolor="blue" strokeweight=".2pt">
                    <v:stroke joinstyle="miter"/>
                  </v:line>
                  <v:line id="Connecteur droit 218" o:spid="_x0000_s1089" style="position:absolute;flip:y;visibility:visible;mso-wrap-style:square" from="13345,1482" to="13345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" strokecolor="blue" strokeweight=".2pt">
                    <v:stroke joinstyle="miter"/>
                  </v:line>
                  <v:line id="Connecteur droit 219" o:spid="_x0000_s1090" style="position:absolute;flip:y;visibility:visible;mso-wrap-style:square" from="15157,1482" to="15157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" strokecolor="blue" strokeweight=".2pt">
                    <v:stroke joinstyle="miter"/>
                  </v:line>
                  <v:line id="Connecteur droit 220" o:spid="_x0000_s1091" style="position:absolute;flip:y;visibility:visible;mso-wrap-style:square" from="16969,1482" to="16969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" strokecolor="blue" strokeweight=".2pt">
                    <v:stroke joinstyle="miter"/>
                  </v:line>
                  <v:line id="Connecteur droit 221" o:spid="_x0000_s1092" style="position:absolute;flip:y;visibility:visible;mso-wrap-style:square" from="20594,1482" to="20594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" strokecolor="blue" strokeweight=".2pt">
                    <v:stroke joinstyle="miter"/>
                  </v:line>
                  <v:line id="Connecteur droit 222" o:spid="_x0000_s1093" style="position:absolute;flip:y;visibility:visible;mso-wrap-style:square" from="22406,1482" to="2240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" strokecolor="blue" strokeweight=".2pt">
                    <v:stroke joinstyle="miter"/>
                  </v:line>
                  <v:line id="Connecteur droit 223" o:spid="_x0000_s1094" style="position:absolute;flip:y;visibility:visible;mso-wrap-style:square" from="24219,1482" to="24219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" strokecolor="blue" strokeweight=".2pt">
                    <v:stroke joinstyle="miter"/>
                  </v:line>
                  <v:line id="Connecteur droit 224" o:spid="_x0000_s1095" style="position:absolute;flip:y;visibility:visible;mso-wrap-style:square" from="26031,1482" to="2603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" strokecolor="blue" strokeweight=".2pt">
                    <v:stroke joinstyle="miter"/>
                  </v:line>
                  <v:line id="Connecteur droit 225" o:spid="_x0000_s1096" style="position:absolute;flip:y;visibility:visible;mso-wrap-style:square" from="27843,1482" to="2784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" strokecolor="blue" strokeweight=".2pt">
                    <v:stroke joinstyle="miter"/>
                  </v:line>
                  <v:line id="Connecteur droit 226" o:spid="_x0000_s1097" style="position:absolute;flip:y;visibility:visible;mso-wrap-style:square" from="29656,1482" to="2965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" strokecolor="blue" strokeweight=".2pt">
                    <v:stroke joinstyle="miter"/>
                  </v:line>
                  <v:line id="Connecteur droit 227" o:spid="_x0000_s1098" style="position:absolute;flip:y;visibility:visible;mso-wrap-style:square" from="31468,1482" to="31468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" strokecolor="blue" strokeweight=".2pt">
                    <v:stroke joinstyle="miter"/>
                  </v:line>
                  <v:line id="Connecteur droit 228" o:spid="_x0000_s1099" style="position:absolute;flip:y;visibility:visible;mso-wrap-style:square" from="33280,1482" to="3328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" strokecolor="blue" strokeweight=".2pt">
                    <v:stroke joinstyle="miter"/>
                  </v:line>
                  <v:line id="Connecteur droit 229" o:spid="_x0000_s1100" style="position:absolute;flip:y;visibility:visible;mso-wrap-style:square" from="35093,1482" to="35093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" strokecolor="blue" strokeweight=".2pt">
                    <v:stroke joinstyle="miter"/>
                  </v:line>
                  <v:line id="Connecteur droit 230" o:spid="_x0000_s1101" style="position:absolute;visibility:visible;mso-wrap-style:square" from="741,26855" to="36936,2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" strokecolor="blue" strokeweight=".2pt">
                    <v:stroke joinstyle="miter"/>
                  </v:line>
                  <v:line id="Connecteur droit 231" o:spid="_x0000_s1102" style="position:absolute;visibility:visible;mso-wrap-style:square" from="741,25043" to="36936,25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" strokecolor="blue" strokeweight=".2pt">
                    <v:stroke joinstyle="miter"/>
                  </v:line>
                  <v:line id="Connecteur droit 232" o:spid="_x0000_s1103" style="position:absolute;visibility:visible;mso-wrap-style:square" from="741,23230" to="36936,2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" strokecolor="blue" strokeweight=".2pt">
                    <v:stroke joinstyle="miter"/>
                  </v:line>
                  <v:line id="Connecteur droit 233" o:spid="_x0000_s1104" style="position:absolute;visibility:visible;mso-wrap-style:square" from="741,21418" to="36936,21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" strokecolor="blue" strokeweight=".2pt">
                    <v:stroke joinstyle="miter"/>
                  </v:line>
                  <v:line id="Connecteur droit 234" o:spid="_x0000_s1105" style="position:absolute;visibility:visible;mso-wrap-style:square" from="741,17793" to="36936,17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" strokecolor="blue" strokeweight=".2pt">
                    <v:stroke joinstyle="miter"/>
                  </v:line>
                  <v:line id="Connecteur droit 235" o:spid="_x0000_s1106" style="position:absolute;visibility:visible;mso-wrap-style:square" from="741,15981" to="36936,15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" strokecolor="blue" strokeweight=".2pt">
                    <v:stroke joinstyle="miter"/>
                  </v:line>
                  <v:line id="Connecteur droit 236" o:spid="_x0000_s1107" style="position:absolute;visibility:visible;mso-wrap-style:square" from="741,14169" to="36936,14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" strokecolor="blue" strokeweight=".2pt">
                    <v:stroke joinstyle="miter"/>
                  </v:line>
                  <v:line id="Connecteur droit 237" o:spid="_x0000_s1108" style="position:absolute;visibility:visible;mso-wrap-style:square" from="741,12356" to="36936,12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" strokecolor="blue" strokeweight=".2pt">
                    <v:stroke joinstyle="miter"/>
                  </v:line>
                  <v:line id="Connecteur droit 238" o:spid="_x0000_s1109" style="position:absolute;visibility:visible;mso-wrap-style:square" from="741,10544" to="36936,10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" strokecolor="blue" strokeweight=".2pt">
                    <v:stroke joinstyle="miter"/>
                  </v:line>
                  <v:line id="Connecteur droit 239" o:spid="_x0000_s1110" style="position:absolute;visibility:visible;mso-wrap-style:square" from="741,8732" to="36936,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" strokecolor="blue" strokeweight=".2pt">
                    <v:stroke joinstyle="miter"/>
                  </v:line>
                  <v:line id="Connecteur droit 240" o:spid="_x0000_s1111" style="position:absolute;visibility:visible;mso-wrap-style:square" from="741,6919" to="36936,6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" strokecolor="blue" strokeweight=".2pt">
                    <v:stroke joinstyle="miter"/>
                  </v:line>
                  <v:line id="Connecteur droit 241" o:spid="_x0000_s1112" style="position:absolute;visibility:visible;mso-wrap-style:square" from="741,5107" to="36936,5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" strokecolor="blue" strokeweight=".2pt">
                    <v:stroke joinstyle="miter"/>
                  </v:line>
                  <v:line id="Connecteur droit 242" o:spid="_x0000_s1113" style="position:absolute;visibility:visible;mso-wrap-style:square" from="741,3295" to="36936,32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" strokecolor="blue" strokeweight=".2pt">
                    <v:stroke joinstyle="miter"/>
                  </v:line>
                  <v:line id="Connecteur droit 243" o:spid="_x0000_s1114" style="position:absolute;flip:y;visibility:visible;mso-wrap-style:square" from="741,1482" to="74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" strokeweight=".5pt">
                    <v:stroke joinstyle="miter"/>
                  </v:line>
                  <v:line id="Connecteur droit 244" o:spid="_x0000_s1115" style="position:absolute;flip:y;visibility:visible;mso-wrap-style:square" from="4366,1482" to="436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" strokeweight=".5pt">
                    <v:stroke joinstyle="miter"/>
                  </v:line>
                  <v:line id="Connecteur droit 245" o:spid="_x0000_s1116" style="position:absolute;flip:y;visibility:visible;mso-wrap-style:square" from="7990,1482" to="799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" strokeweight=".5pt">
                    <v:stroke joinstyle="miter"/>
                  </v:line>
                  <v:line id="Connecteur droit 246" o:spid="_x0000_s1117" style="position:absolute;flip:y;visibility:visible;mso-wrap-style:square" from="11532,1482" to="11532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" strokeweight=".5pt">
                    <v:stroke joinstyle="miter"/>
                  </v:line>
                  <v:line id="Connecteur droit 247" o:spid="_x0000_s1118" style="position:absolute;flip:y;visibility:visible;mso-wrap-style:square" from="15157,1482" to="15157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" strokeweight=".5pt">
                    <v:stroke joinstyle="miter"/>
                  </v:line>
                  <v:line id="Connecteur droit 248" o:spid="_x0000_s1119" style="position:absolute;flip:y;visibility:visible;mso-wrap-style:square" from="18828,1451" to="18828,26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" strokeweight="1.5pt">
                    <v:stroke endarrow="open" joinstyle="miter"/>
                  </v:line>
                  <v:line id="Connecteur droit 249" o:spid="_x0000_s1120" style="position:absolute;flip:y;visibility:visible;mso-wrap-style:square" from="22406,1482" to="2240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" strokeweight=".5pt">
                    <v:stroke joinstyle="miter"/>
                  </v:line>
                  <v:line id="Connecteur droit 250" o:spid="_x0000_s1121" style="position:absolute;flip:y;visibility:visible;mso-wrap-style:square" from="26031,1482" to="26031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" strokeweight=".5pt">
                    <v:stroke joinstyle="miter"/>
                  </v:line>
                  <v:line id="Connecteur droit 251" o:spid="_x0000_s1122" style="position:absolute;flip:y;visibility:visible;mso-wrap-style:square" from="29656,1482" to="29656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" strokeweight=".5pt">
                    <v:stroke joinstyle="miter"/>
                  </v:line>
                  <v:line id="Connecteur droit 252" o:spid="_x0000_s1123" style="position:absolute;flip:y;visibility:visible;mso-wrap-style:square" from="33280,1482" to="33280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" strokeweight=".5pt">
                    <v:stroke joinstyle="miter"/>
                  </v:line>
                  <v:line id="Connecteur droit 253" o:spid="_x0000_s1124" style="position:absolute;flip:y;visibility:visible;mso-wrap-style:square" from="36905,1482" to="36905,268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" strokeweight=".5pt">
                    <v:stroke joinstyle="miter"/>
                  </v:line>
                  <v:shape id="Zone de texte 254" o:spid="_x0000_s1125" type="#_x0000_t202" style="position:absolute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" filled="f" stroked="f" strokeweight=".5pt">
                    <v:fill o:detectmouseclick="t"/>
                    <v:textbox>
                      <w:txbxContent>
                        <w:p w14:paraId="05C949A7" w14:textId="77B0F11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-5</w:t>
                          </w:r>
                        </w:p>
                      </w:txbxContent>
                    </v:textbox>
                  </v:shape>
                  <v:shape id="Zone de texte 255" o:spid="_x0000_s1126" type="#_x0000_t202" style="position:absolute;left:3624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" filled="f" stroked="f" strokeweight=".5pt">
                    <v:fill o:detectmouseclick="t"/>
                    <v:textbox>
                      <w:txbxContent>
                        <w:p w14:paraId="2F73A6E3" w14:textId="6FE35757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-4</w:t>
                          </w:r>
                        </w:p>
                      </w:txbxContent>
                    </v:textbox>
                  </v:shape>
                  <v:shape id="Zone de texte 256" o:spid="_x0000_s1127" type="#_x0000_t202" style="position:absolute;left:7249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" filled="f" stroked="f" strokeweight=".5pt">
                    <v:fill o:detectmouseclick="t"/>
                    <v:textbox>
                      <w:txbxContent>
                        <w:p w14:paraId="516AE2F3" w14:textId="6DB29C43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-3</w:t>
                          </w:r>
                        </w:p>
                      </w:txbxContent>
                    </v:textbox>
                  </v:shape>
                  <v:shape id="Zone de texte 257" o:spid="_x0000_s1128" type="#_x0000_t202" style="position:absolute;left:10873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" filled="f" stroked="f" strokeweight=".5pt">
                    <v:fill o:detectmouseclick="t"/>
                    <v:textbox>
                      <w:txbxContent>
                        <w:p w14:paraId="6D50D86A" w14:textId="4C566AD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-2</w:t>
                          </w:r>
                        </w:p>
                      </w:txbxContent>
                    </v:textbox>
                  </v:shape>
                  <v:shape id="Zone de texte 258" o:spid="_x0000_s1129" type="#_x0000_t202" style="position:absolute;left:14498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" filled="f" stroked="f" strokeweight=".5pt">
                    <v:fill o:detectmouseclick="t"/>
                    <v:textbox>
                      <w:txbxContent>
                        <w:p w14:paraId="63BA8A07" w14:textId="09997A0C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259" o:spid="_x0000_s1130" type="#_x0000_t202" style="position:absolute;left:18123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" filled="f" stroked="f" strokeweight=".5pt">
                    <v:fill o:detectmouseclick="t"/>
                    <v:textbox>
                      <w:txbxContent>
                        <w:p w14:paraId="0A94289D" w14:textId="549AF0E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260" o:spid="_x0000_s1131" type="#_x0000_t202" style="position:absolute;left:21747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" filled="f" stroked="f" strokeweight=".5pt">
                    <v:fill o:detectmouseclick="t"/>
                    <v:textbox>
                      <w:txbxContent>
                        <w:p w14:paraId="44C43D2C" w14:textId="2F3C521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61" o:spid="_x0000_s1132" type="#_x0000_t202" style="position:absolute;left:25372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" filled="f" stroked="f" strokeweight=".5pt">
                    <v:fill o:detectmouseclick="t"/>
                    <v:textbox>
                      <w:txbxContent>
                        <w:p w14:paraId="0557CA7F" w14:textId="67C27F0C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62" o:spid="_x0000_s1133" type="#_x0000_t202" style="position:absolute;left:28997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" filled="f" stroked="f" strokeweight=".5pt">
                    <v:fill o:detectmouseclick="t"/>
                    <v:textbox>
                      <w:txbxContent>
                        <w:p w14:paraId="62599C5F" w14:textId="047E8E22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63" o:spid="_x0000_s1134" type="#_x0000_t202" style="position:absolute;left:32621;top:19276;width:543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" filled="f" stroked="f" strokeweight=".5pt">
                    <v:fill o:detectmouseclick="t"/>
                    <v:textbox>
                      <w:txbxContent>
                        <w:p w14:paraId="0CAD7D85" w14:textId="34413600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64" o:spid="_x0000_s1135" type="#_x0000_t202" style="position:absolute;left:36246;top:19276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" filled="f" stroked="f" strokeweight=".5pt">
                    <v:fill o:detectmouseclick="t"/>
                    <v:textbox>
                      <w:txbxContent>
                        <w:p w14:paraId="65CD1D42" w14:textId="1B8C3F08" w:rsidR="008E0926" w:rsidRPr="008E0926" w:rsidRDefault="008E0926" w:rsidP="008E0926">
                          <w:pPr>
                            <w:rPr>
                              <w:rFonts w:ascii="Arial" w:hAnsi="Arial" w:cs="Arial"/>
                              <w:sz w:val="14"/>
                            </w:rPr>
                          </w:pPr>
                        </w:p>
                      </w:txbxContent>
                    </v:textbox>
                  </v:shape>
                  <v:line id="Connecteur droit 265" o:spid="_x0000_s1136" style="position:absolute;visibility:visible;mso-wrap-style:square" from="741,26855" to="36936,268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" strokeweight=".5pt">
                    <v:stroke joinstyle="miter"/>
                  </v:line>
                  <v:line id="Connecteur droit 266" o:spid="_x0000_s1137" style="position:absolute;visibility:visible;mso-wrap-style:square" from="741,23230" to="36936,2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" strokeweight=".5pt">
                    <v:stroke joinstyle="miter"/>
                  </v:line>
                  <v:line id="Connecteur droit 267" o:spid="_x0000_s1138" style="position:absolute;visibility:visible;mso-wrap-style:square" from="741,19626" to="36936,19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" strokeweight="1.5pt">
                    <v:stroke endarrow="open" joinstyle="miter"/>
                  </v:line>
                  <v:line id="Connecteur droit 268" o:spid="_x0000_s1139" style="position:absolute;visibility:visible;mso-wrap-style:square" from="741,15981" to="36936,15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" strokeweight=".5pt">
                    <v:stroke joinstyle="miter"/>
                  </v:line>
                  <v:line id="Connecteur droit 269" o:spid="_x0000_s1140" style="position:absolute;visibility:visible;mso-wrap-style:square" from="741,12356" to="36936,123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" strokeweight=".5pt">
                    <v:stroke joinstyle="miter"/>
                  </v:line>
                  <v:line id="Connecteur droit 270" o:spid="_x0000_s1141" style="position:absolute;visibility:visible;mso-wrap-style:square" from="741,8732" to="36936,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" strokeweight=".5pt">
                    <v:stroke joinstyle="miter"/>
                  </v:line>
                  <v:line id="Connecteur droit 271" o:spid="_x0000_s1142" style="position:absolute;visibility:visible;mso-wrap-style:square" from="741,5107" to="36936,5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" strokeweight=".5pt">
                    <v:stroke joinstyle="miter"/>
                  </v:line>
                  <v:line id="Connecteur droit 272" o:spid="_x0000_s1143" style="position:absolute;visibility:visible;mso-wrap-style:square" from="741,1482" to="36936,14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" strokeweight=".5pt">
                    <v:stroke joinstyle="miter"/>
                  </v:line>
                  <v:shape id="Zone de texte 273" o:spid="_x0000_s1144" type="#_x0000_t202" style="position:absolute;left:14910;top:25372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" filled="f" stroked="f" strokeweight=".5pt">
                    <v:fill o:detectmouseclick="t"/>
                    <v:textbox>
                      <w:txbxContent>
                        <w:p w14:paraId="40383DB8" w14:textId="27F3013D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-2</w:t>
                          </w:r>
                        </w:p>
                      </w:txbxContent>
                    </v:textbox>
                  </v:shape>
                  <v:shape id="Zone de texte 274" o:spid="_x0000_s1145" type="#_x0000_t202" style="position:absolute;left:14910;top:21747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" filled="f" stroked="f" strokeweight=".5pt">
                    <v:fill o:detectmouseclick="t"/>
                    <v:textbox>
                      <w:txbxContent>
                        <w:p w14:paraId="7B1E91C8" w14:textId="7B21EF37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-1</w:t>
                          </w:r>
                        </w:p>
                      </w:txbxContent>
                    </v:textbox>
                  </v:shape>
                  <v:shape id="Zone de texte 275" o:spid="_x0000_s1146" type="#_x0000_t202" style="position:absolute;left:14910;top:18123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" filled="f" stroked="f" strokeweight=".5pt">
                    <v:fill o:detectmouseclick="t"/>
                    <v:textbox>
                      <w:txbxContent>
                        <w:p w14:paraId="36924D3B" w14:textId="04F405ED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0</w:t>
                          </w:r>
                        </w:p>
                      </w:txbxContent>
                    </v:textbox>
                  </v:shape>
                  <v:shape id="Zone de texte 276" o:spid="_x0000_s1147" type="#_x0000_t202" style="position:absolute;left:14910;top:14498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" filled="f" stroked="f" strokeweight=".5pt">
                    <v:fill o:detectmouseclick="t"/>
                    <v:textbox>
                      <w:txbxContent>
                        <w:p w14:paraId="5CF1E844" w14:textId="35A244BE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1</w:t>
                          </w:r>
                        </w:p>
                      </w:txbxContent>
                    </v:textbox>
                  </v:shape>
                  <v:shape id="Zone de texte 277" o:spid="_x0000_s1148" type="#_x0000_t202" style="position:absolute;left:14910;top:10873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" filled="f" stroked="f" strokeweight=".5pt">
                    <v:fill o:detectmouseclick="t"/>
                    <v:textbox>
                      <w:txbxContent>
                        <w:p w14:paraId="77BB8B09" w14:textId="3F7C76EF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2</w:t>
                          </w:r>
                        </w:p>
                      </w:txbxContent>
                    </v:textbox>
                  </v:shape>
                  <v:shape id="Zone de texte 278" o:spid="_x0000_s1149" type="#_x0000_t202" style="position:absolute;left:14910;top:7249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" filled="f" stroked="f" strokeweight=".5pt">
                    <v:fill o:detectmouseclick="t"/>
                    <v:textbox>
                      <w:txbxContent>
                        <w:p w14:paraId="4615F99F" w14:textId="47C92B33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3</w:t>
                          </w:r>
                        </w:p>
                      </w:txbxContent>
                    </v:textbox>
                  </v:shape>
                  <v:shape id="Zone de texte 279" o:spid="_x0000_s1150" type="#_x0000_t202" style="position:absolute;left:14910;top:3624;width:5429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" filled="f" stroked="f" strokeweight=".5pt">
                    <v:fill o:detectmouseclick="t"/>
                    <v:textbox>
                      <w:txbxContent>
                        <w:p w14:paraId="322446E5" w14:textId="0B138AE3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  <w:r w:rsidRPr="008E0926">
                            <w:rPr>
                              <w:rFonts w:ascii="Arial" w:hAnsi="Arial" w:cs="Arial"/>
                              <w:sz w:val="14"/>
                            </w:rPr>
                            <w:t>4</w:t>
                          </w:r>
                        </w:p>
                      </w:txbxContent>
                    </v:textbox>
                  </v:shape>
                  <v:shape id="Zone de texte 280" o:spid="_x0000_s1151" type="#_x0000_t202" style="position:absolute;left:14910;width:5429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" filled="f" stroked="f" strokeweight=".5pt">
                    <v:fill o:detectmouseclick="t"/>
                    <v:textbox>
                      <w:txbxContent>
                        <w:p w14:paraId="1BAE0DEC" w14:textId="745C7F4A" w:rsidR="008E0926" w:rsidRPr="008E0926" w:rsidRDefault="008E0926" w:rsidP="008E0926">
                          <w:pPr>
                            <w:tabs>
                              <w:tab w:val="decimal" w:pos="431"/>
                            </w:tabs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tab/>
                          </w:r>
                        </w:p>
                      </w:txbxContent>
                    </v:textbox>
                  </v:shape>
                </v:group>
                <v:oval id="Ellipse 282" o:spid="_x0000_s1152" style="position:absolute;left:4191;top:15811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" fillcolor="black"/>
                <v:oval id="Ellipse 282" o:spid="_x0000_s1153" style="position:absolute;left:15049;top:22955;width:387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" fillcolor="black"/>
                <v:oval id="Ellipse 282" o:spid="_x0000_s1154" style="position:absolute;left:11334;top:8477;width:388;height:3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" fillcolor="black"/>
                <v:shape id="Forme libre : forme 283" o:spid="_x0000_s1155" style="position:absolute;left:4381;top:8667;width:10814;height:14530;visibility:visible;mso-wrap-style:square;v-text-anchor:middle" coordsize="1081413,1453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" path="m,726510l718159,r363254,1453020l,726510xe" filled="f" strokecolor="black [3213]" strokeweight="1pt">
                  <v:stroke joinstyle="miter"/>
                  <v:path arrowok="t" o:connecttype="custom" o:connectlocs="0,726510;718159,0;1081413,1453020;0,726510" o:connectangles="0,0,0,0"/>
                </v:shape>
                <v:shape id="Zone de texte 284" o:spid="_x0000_s1156" type="#_x0000_t202" style="position:absolute;left:2381;top:15525;width:2850;height:30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" filled="f" stroked="f" strokeweight=".5pt">
                  <v:textbox>
                    <w:txbxContent>
                      <w:p w14:paraId="196E6E1B" w14:textId="7543D496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A</w:t>
                        </w:r>
                      </w:p>
                    </w:txbxContent>
                  </v:textbox>
                </v:shape>
                <v:shape id="Zone de texte 284" o:spid="_x0000_s1157" type="#_x0000_t202" style="position:absolute;left:10953;top:6286;width:2845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" filled="f" stroked="f" strokeweight=".5pt">
                  <v:textbox>
                    <w:txbxContent>
                      <w:p w14:paraId="1795277C" w14:textId="71976607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B</w:t>
                        </w:r>
                      </w:p>
                    </w:txbxContent>
                  </v:textbox>
                </v:shape>
                <v:shape id="Zone de texte 284" o:spid="_x0000_s1158" type="#_x0000_t202" style="position:absolute;left:14668;top:22764;width:2845;height:3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" filled="f" stroked="f" strokeweight=".5pt">
                  <v:textbox>
                    <w:txbxContent>
                      <w:p w14:paraId="3AA017F4" w14:textId="4BAE2F61" w:rsidR="001020E2" w:rsidRPr="001020E2" w:rsidRDefault="001020E2">
                        <w:pPr>
                          <w:rPr>
                            <w:color w:val="FFFFFF" w:themeColor="background1"/>
                            <w14:textFill>
                              <w14:noFill/>
                            </w14:textFill>
                          </w:rPr>
                        </w:pPr>
                        <w: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80CD7" w:rsidRPr="00D80CD7">
        <w:rPr>
          <w:rFonts w:asciiTheme="minorHAnsi" w:hAnsiTheme="minorHAnsi" w:cstheme="minorHAnsi"/>
        </w:rPr>
        <w:t>(</w:t>
      </w:r>
      <w:r w:rsidR="00D80CD7" w:rsidRPr="00D80CD7">
        <w:rPr>
          <w:rFonts w:asciiTheme="minorHAnsi" w:hAnsiTheme="minorHAnsi" w:cstheme="minorHAnsi"/>
          <w:i/>
          <w:iCs/>
        </w:rPr>
        <w:t>valeurs exactes en écriture fractionnaire</w:t>
      </w:r>
      <w:r w:rsidR="00D80CD7" w:rsidRPr="00D80CD7">
        <w:rPr>
          <w:rFonts w:asciiTheme="minorHAnsi" w:hAnsiTheme="minorHAnsi" w:cstheme="minorHAnsi"/>
        </w:rPr>
        <w:t>)</w:t>
      </w:r>
    </w:p>
    <w:p w14:paraId="7772E070" w14:textId="417F0696" w:rsidR="00310F22" w:rsidRPr="00D80CD7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 wp14:anchorId="03565C3B" wp14:editId="13C9DD3F">
                <wp:simplePos x="0" y="0"/>
                <wp:positionH relativeFrom="column">
                  <wp:posOffset>1307497</wp:posOffset>
                </wp:positionH>
                <wp:positionV relativeFrom="paragraph">
                  <wp:posOffset>343535</wp:posOffset>
                </wp:positionV>
                <wp:extent cx="1003696" cy="413425"/>
                <wp:effectExtent l="0" t="0" r="0" b="100965"/>
                <wp:wrapNone/>
                <wp:docPr id="170457680" name="Groupe 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696" cy="413425"/>
                          <a:chOff x="0" y="0"/>
                          <a:chExt cx="1003696" cy="413425"/>
                        </a:xfrm>
                      </wpg:grpSpPr>
                      <wps:wsp>
                        <wps:cNvPr id="1789021076" name="Arc 204"/>
                        <wps:cNvSpPr/>
                        <wps:spPr>
                          <a:xfrm>
                            <a:off x="0" y="0"/>
                            <a:ext cx="619185" cy="413425"/>
                          </a:xfrm>
                          <a:prstGeom prst="arc">
                            <a:avLst>
                              <a:gd name="adj1" fmla="val 16200000"/>
                              <a:gd name="adj2" fmla="val 5407168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733567" name="Ellipse 205"/>
                        <wps:cNvSpPr/>
                        <wps:spPr>
                          <a:xfrm>
                            <a:off x="376732" y="40234"/>
                            <a:ext cx="434975" cy="301557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8399468" name="Zone de texte 206"/>
                        <wps:cNvSpPr txBox="1"/>
                        <wps:spPr>
                          <a:xfrm>
                            <a:off x="351129" y="40234"/>
                            <a:ext cx="652567" cy="3307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957D40" w14:textId="20F3C344" w:rsidR="00D80CD7" w:rsidRDefault="00D80CD7">
                              <w:r w:rsidRPr="00D80CD7">
                                <w:rPr>
                                  <w:b/>
                                  <w:bCs/>
                                </w:rPr>
                                <w:sym w:font="Symbol" w:char="F0B4"/>
                              </w:r>
                              <w:r>
                                <w:t xml:space="preserve"> …..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565C3B" id="Groupe 285" o:spid="_x0000_s1159" style="position:absolute;margin-left:102.95pt;margin-top:27.05pt;width:79.05pt;height:32.55pt;z-index:251875328" coordsize="10036,4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">
                <v:shape id="Arc 204" o:spid="_x0000_s1160" style="position:absolute;width:6191;height:4134;visibility:visible;mso-wrap-style:square;v-text-anchor:middle" coordsize="619185,41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" path="m309592,nsc399587,,485128,26147,543937,71631v100513,77738,100308,192959,-482,270537c484553,387504,399049,413510,309161,413426r432,-206713c309593,137809,309592,68904,309592,xem309592,nfc399587,,485128,26147,543937,71631v100513,77738,100308,192959,-482,270537c484553,387504,399049,413510,309161,413426e" filled="f" strokecolor="black [3213]" strokeweight="1pt">
                  <v:stroke endarrow="block" joinstyle="miter"/>
                  <v:path arrowok="t" o:connecttype="custom" o:connectlocs="309592,0;543937,71631;543455,342168;309161,413426" o:connectangles="0,0,0,0"/>
                </v:shape>
                <v:oval id="Ellipse 205" o:spid="_x0000_s1161" style="position:absolute;left:3767;top:402;width:4350;height:30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" fillcolor="white [3212]" strokecolor="black [3213]" strokeweight="1pt">
                  <v:stroke joinstyle="miter"/>
                </v:oval>
                <v:shape id="Zone de texte 206" o:spid="_x0000_s1162" type="#_x0000_t202" style="position:absolute;left:3511;top:402;width:6525;height:33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" filled="f" stroked="f" strokeweight=".5pt">
                  <v:textbox>
                    <w:txbxContent>
                      <w:p w14:paraId="59957D40" w14:textId="20F3C344" w:rsidR="00D80CD7" w:rsidRDefault="00D80CD7">
                        <w:r w:rsidRPr="00D80CD7">
                          <w:rPr>
                            <w:b/>
                            <w:bCs/>
                          </w:rPr>
                          <w:sym w:font="Symbol" w:char="F0B4"/>
                        </w:r>
                        <w:r>
                          <w:t xml:space="preserve"> …..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tbl>
      <w:tblPr>
        <w:tblStyle w:val="Grilledutableau"/>
        <w:tblW w:w="0" w:type="auto"/>
        <w:tblInd w:w="847" w:type="dxa"/>
        <w:tblLook w:val="04A0" w:firstRow="1" w:lastRow="0" w:firstColumn="1" w:lastColumn="0" w:noHBand="0" w:noVBand="1"/>
      </w:tblPr>
      <w:tblGrid>
        <w:gridCol w:w="851"/>
        <w:gridCol w:w="851"/>
      </w:tblGrid>
      <w:tr w:rsidR="00310F22" w:rsidRPr="00D80CD7" w14:paraId="3CA206F3" w14:textId="77777777" w:rsidTr="008A0738">
        <w:trPr>
          <w:trHeight w:val="567"/>
        </w:trPr>
        <w:tc>
          <w:tcPr>
            <w:tcW w:w="851" w:type="dxa"/>
            <w:vAlign w:val="center"/>
          </w:tcPr>
          <w:p w14:paraId="1831E9E9" w14:textId="4FBA74C1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851" w:type="dxa"/>
            <w:vAlign w:val="center"/>
          </w:tcPr>
          <w:p w14:paraId="4DE7472A" w14:textId="61D3EA2E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2</w:t>
            </w:r>
          </w:p>
        </w:tc>
      </w:tr>
      <w:tr w:rsidR="00310F22" w:rsidRPr="00D80CD7" w14:paraId="077101F0" w14:textId="77777777" w:rsidTr="008A0738">
        <w:trPr>
          <w:trHeight w:val="567"/>
        </w:trPr>
        <w:tc>
          <w:tcPr>
            <w:tcW w:w="851" w:type="dxa"/>
            <w:vAlign w:val="center"/>
          </w:tcPr>
          <w:p w14:paraId="2EF17950" w14:textId="0F1A21EF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D80CD7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851" w:type="dxa"/>
            <w:vAlign w:val="center"/>
          </w:tcPr>
          <w:p w14:paraId="00C7AE29" w14:textId="0F647EBB" w:rsidR="00310F22" w:rsidRPr="00D80CD7" w:rsidRDefault="00D80CD7" w:rsidP="00310F22">
            <w:pPr>
              <w:pStyle w:val="Standard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D80CD7">
              <w:rPr>
                <w:rFonts w:asciiTheme="minorHAnsi" w:hAnsiTheme="minorHAnsi" w:cstheme="minorHAnsi"/>
                <w:b/>
                <w:bCs/>
              </w:rPr>
              <w:t>…..</w:t>
            </w:r>
          </w:p>
        </w:tc>
      </w:tr>
    </w:tbl>
    <w:p w14:paraId="171A9D69" w14:textId="77777777" w:rsidR="00310F22" w:rsidRDefault="00310F22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35DBE024" w14:textId="77777777" w:rsidR="008E0926" w:rsidRDefault="008E0926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3A0A8D66" w14:textId="2CEE6457" w:rsidR="008A0738" w:rsidRPr="00D80CD7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 xml:space="preserve">Exercice </w:t>
      </w:r>
      <w:r w:rsidR="00475F98">
        <w:rPr>
          <w:rFonts w:asciiTheme="minorHAnsi" w:hAnsiTheme="minorHAnsi" w:cstheme="minorHAnsi"/>
          <w:b/>
          <w:bCs/>
          <w:u w:val="single"/>
        </w:rPr>
        <w:t>4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41DF5C0B" w14:textId="77777777" w:rsidR="008A0738" w:rsidRDefault="008A0738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30DAF19B" w14:textId="77777777" w:rsidR="008A0738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Construire le triangle A’B’C’ image du </w:t>
      </w:r>
    </w:p>
    <w:p w14:paraId="5A739874" w14:textId="77777777" w:rsidR="008A0738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triangle ABC par une translation de 5 </w:t>
      </w:r>
    </w:p>
    <w:p w14:paraId="1FAC8F7B" w14:textId="77777777" w:rsidR="008A0738" w:rsidRPr="001020E2" w:rsidRDefault="008A0738" w:rsidP="008A0738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unités selon l’axe horizontal.</w:t>
      </w:r>
    </w:p>
    <w:p w14:paraId="3A092665" w14:textId="77777777" w:rsidR="008A0738" w:rsidRDefault="008A0738" w:rsidP="008A0738">
      <w:pPr>
        <w:pStyle w:val="Standard"/>
        <w:spacing w:after="0" w:line="240" w:lineRule="auto"/>
        <w:ind w:firstLine="284"/>
        <w:rPr>
          <w:rFonts w:ascii="Times New Roman" w:hAnsi="Times New Roman" w:cs="Times New Roman"/>
        </w:rPr>
      </w:pPr>
    </w:p>
    <w:p w14:paraId="0C12B9D3" w14:textId="77777777" w:rsidR="008A0738" w:rsidRDefault="008A0738" w:rsidP="008A0738">
      <w:pPr>
        <w:pStyle w:val="Standard"/>
        <w:spacing w:after="0" w:line="240" w:lineRule="auto"/>
        <w:ind w:firstLine="284"/>
        <w:rPr>
          <w:rFonts w:ascii="Times New Roman" w:hAnsi="Times New Roman" w:cs="Times New Roman"/>
        </w:rPr>
      </w:pPr>
    </w:p>
    <w:p w14:paraId="11CF34FF" w14:textId="3F1B8AF0" w:rsidR="008A0738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7AAACFD1" w14:textId="77777777" w:rsidR="008A0738" w:rsidRPr="00D80CD7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</w:p>
    <w:p w14:paraId="15D61123" w14:textId="2A976BDC" w:rsidR="00D80CD7" w:rsidRPr="00D80CD7" w:rsidRDefault="00D80CD7" w:rsidP="00D80CD7">
      <w:pPr>
        <w:pStyle w:val="Standard"/>
        <w:spacing w:after="0" w:line="240" w:lineRule="auto"/>
        <w:rPr>
          <w:rFonts w:asciiTheme="minorHAnsi" w:hAnsiTheme="minorHAnsi" w:cstheme="minorHAnsi"/>
          <w:b/>
          <w:bCs/>
        </w:rPr>
      </w:pPr>
      <w:r w:rsidRPr="00D80CD7">
        <w:rPr>
          <w:rFonts w:asciiTheme="minorHAnsi" w:hAnsiTheme="minorHAnsi" w:cstheme="minorHAnsi"/>
          <w:b/>
          <w:bCs/>
          <w:u w:val="single"/>
        </w:rPr>
        <w:t xml:space="preserve">Exercice </w:t>
      </w:r>
      <w:r w:rsidR="00475F98">
        <w:rPr>
          <w:rFonts w:asciiTheme="minorHAnsi" w:hAnsiTheme="minorHAnsi" w:cstheme="minorHAnsi"/>
          <w:b/>
          <w:bCs/>
          <w:u w:val="single"/>
        </w:rPr>
        <w:t>5</w:t>
      </w:r>
      <w:r w:rsidRPr="00D80CD7">
        <w:rPr>
          <w:rFonts w:asciiTheme="minorHAnsi" w:hAnsiTheme="minorHAnsi" w:cstheme="minorHAnsi"/>
          <w:b/>
          <w:bCs/>
        </w:rPr>
        <w:t> :</w:t>
      </w:r>
    </w:p>
    <w:p w14:paraId="033A99B1" w14:textId="27EF7FE9" w:rsidR="00C16283" w:rsidRDefault="008A0738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886592" behindDoc="0" locked="0" layoutInCell="1" allowOverlap="1" wp14:anchorId="53580688" wp14:editId="046663DF">
                <wp:simplePos x="0" y="0"/>
                <wp:positionH relativeFrom="column">
                  <wp:posOffset>3620484</wp:posOffset>
                </wp:positionH>
                <wp:positionV relativeFrom="paragraph">
                  <wp:posOffset>133985</wp:posOffset>
                </wp:positionV>
                <wp:extent cx="1993900" cy="1235075"/>
                <wp:effectExtent l="38100" t="19050" r="0" b="3175"/>
                <wp:wrapNone/>
                <wp:docPr id="1259182502" name="Groupe 2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3900" cy="1235075"/>
                          <a:chOff x="0" y="0"/>
                          <a:chExt cx="1994290" cy="1235319"/>
                        </a:xfrm>
                      </wpg:grpSpPr>
                      <wps:wsp>
                        <wps:cNvPr id="268424700" name="Triangle isocèle 207"/>
                        <wps:cNvSpPr/>
                        <wps:spPr>
                          <a:xfrm>
                            <a:off x="0" y="0"/>
                            <a:ext cx="1703705" cy="92837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24570467" name="Rectangle 208"/>
                        <wps:cNvSpPr/>
                        <wps:spPr>
                          <a:xfrm>
                            <a:off x="1569673" y="780738"/>
                            <a:ext cx="140025" cy="14002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15011" name="Arc 209"/>
                        <wps:cNvSpPr/>
                        <wps:spPr>
                          <a:xfrm rot="1745073">
                            <a:off x="133838" y="754673"/>
                            <a:ext cx="217523" cy="254000"/>
                          </a:xfrm>
                          <a:prstGeom prst="arc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4618224" name="Zone de texte 210"/>
                        <wps:cNvSpPr txBox="1"/>
                        <wps:spPr>
                          <a:xfrm>
                            <a:off x="333130" y="672612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975326" w14:textId="1ECF571C" w:rsidR="008E0926" w:rsidRDefault="008E0926">
                              <w:r>
                                <w:sym w:font="Symbol" w:char="F061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0021055" name="Zone de texte 210"/>
                        <wps:cNvSpPr txBox="1"/>
                        <wps:spPr>
                          <a:xfrm>
                            <a:off x="735623" y="930519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4FB1AA" w14:textId="4732139B" w:rsidR="008E0926" w:rsidRDefault="006B7782">
                              <w:r>
                                <w:t>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5218534" name="Zone de texte 210"/>
                        <wps:cNvSpPr txBox="1"/>
                        <wps:spPr>
                          <a:xfrm>
                            <a:off x="1704730" y="328735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A5FBF6" w14:textId="5B3BEC78" w:rsidR="008E0926" w:rsidRDefault="006B7782">
                              <w:r>
                                <w:t>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9327552" name="Zone de texte 210"/>
                        <wps:cNvSpPr txBox="1"/>
                        <wps:spPr>
                          <a:xfrm>
                            <a:off x="762977" y="188058"/>
                            <a:ext cx="289560" cy="304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EC264D" w14:textId="7F095FBC" w:rsidR="008E0926" w:rsidRDefault="008E0926">
                              <w: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580688" id="Groupe 211" o:spid="_x0000_s1163" style="position:absolute;margin-left:285.1pt;margin-top:10.55pt;width:157pt;height:97.25pt;z-index:251886592" coordsize="19942,12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Triangle isocèle 207" o:spid="_x0000_s1164" type="#_x0000_t5" style="position:absolute;width:17037;height:92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" adj="21600" filled="f" strokecolor="black [3213]" strokeweight="1pt"/>
                <v:rect id="Rectangle 208" o:spid="_x0000_s1165" style="position:absolute;left:15696;top:7807;width:1400;height:1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" filled="f" strokecolor="black [3213]" strokeweight="1pt"/>
                <v:shape id="Arc 209" o:spid="_x0000_s1166" style="position:absolute;left:1338;top:7546;width:2175;height:2540;rotation:1906085fd;visibility:visible;mso-wrap-style:square;v-text-anchor:middle" coordsize="217523,25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" path="m108761,nsc168829,,217523,56860,217523,127000r-108761,c108762,84667,108761,42333,108761,xem108761,nfc168829,,217523,56860,217523,127000e" filled="f" strokecolor="black [3213]" strokeweight="1pt">
                  <v:stroke joinstyle="miter"/>
                  <v:path arrowok="t" o:connecttype="custom" o:connectlocs="108761,0;217523,127000" o:connectangles="0,0"/>
                </v:shape>
                <v:shape id="Zone de texte 210" o:spid="_x0000_s1167" type="#_x0000_t202" style="position:absolute;left:3331;top:6726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" filled="f" stroked="f" strokeweight=".5pt">
                  <v:textbox>
                    <w:txbxContent>
                      <w:p w14:paraId="5B975326" w14:textId="1ECF571C" w:rsidR="008E0926" w:rsidRDefault="008E0926">
                        <w:r>
                          <w:sym w:font="Symbol" w:char="F061"/>
                        </w:r>
                      </w:p>
                    </w:txbxContent>
                  </v:textbox>
                </v:shape>
                <v:shape id="Zone de texte 210" o:spid="_x0000_s1168" type="#_x0000_t202" style="position:absolute;left:7356;top:9305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" filled="f" stroked="f" strokeweight=".5pt">
                  <v:textbox>
                    <w:txbxContent>
                      <w:p w14:paraId="4C4FB1AA" w14:textId="4732139B" w:rsidR="008E0926" w:rsidRDefault="006B7782">
                        <w:r>
                          <w:t>4</w:t>
                        </w:r>
                      </w:p>
                    </w:txbxContent>
                  </v:textbox>
                </v:shape>
                <v:shape id="Zone de texte 210" o:spid="_x0000_s1169" type="#_x0000_t202" style="position:absolute;left:17047;top:3287;width:2895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" filled="f" stroked="f" strokeweight=".5pt">
                  <v:textbox>
                    <w:txbxContent>
                      <w:p w14:paraId="39A5FBF6" w14:textId="5B3BEC78" w:rsidR="008E0926" w:rsidRDefault="006B7782">
                        <w:r>
                          <w:t>3</w:t>
                        </w:r>
                      </w:p>
                    </w:txbxContent>
                  </v:textbox>
                </v:shape>
                <v:shape id="Zone de texte 210" o:spid="_x0000_s1170" type="#_x0000_t202" style="position:absolute;left:7629;top:1880;width:2896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" filled="f" stroked="f" strokeweight=".5pt">
                  <v:textbox>
                    <w:txbxContent>
                      <w:p w14:paraId="5BEC264D" w14:textId="7F095FBC" w:rsidR="008E0926" w:rsidRDefault="008E0926">
                        <w: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9B0EBC2" w14:textId="16F490A6" w:rsidR="008E0926" w:rsidRPr="00D80CD7" w:rsidRDefault="008E0926" w:rsidP="0048051F">
      <w:pPr>
        <w:pStyle w:val="Standard"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Calculer sin(</w:t>
      </w:r>
      <w:r>
        <w:rPr>
          <w:rFonts w:asciiTheme="minorHAnsi" w:hAnsiTheme="minorHAnsi" w:cstheme="minorHAnsi"/>
        </w:rPr>
        <w:sym w:font="Symbol" w:char="F061"/>
      </w:r>
      <w:r>
        <w:rPr>
          <w:rFonts w:asciiTheme="minorHAnsi" w:hAnsiTheme="minorHAnsi" w:cstheme="minorHAnsi"/>
        </w:rPr>
        <w:t xml:space="preserve">) puis en déduire </w:t>
      </w:r>
      <w:r>
        <w:rPr>
          <w:rFonts w:asciiTheme="minorHAnsi" w:hAnsiTheme="minorHAnsi" w:cstheme="minorHAnsi"/>
        </w:rPr>
        <w:sym w:font="Symbol" w:char="F061"/>
      </w:r>
      <w:r>
        <w:rPr>
          <w:rFonts w:asciiTheme="minorHAnsi" w:hAnsiTheme="minorHAnsi" w:cstheme="minorHAnsi"/>
        </w:rPr>
        <w:t> </w:t>
      </w:r>
      <w:r w:rsidR="006B7782">
        <w:rPr>
          <w:rFonts w:asciiTheme="minorHAnsi" w:hAnsiTheme="minorHAnsi" w:cstheme="minorHAnsi"/>
        </w:rPr>
        <w:t xml:space="preserve">(arrondir à 0,1 degré près) </w:t>
      </w:r>
      <w:r>
        <w:rPr>
          <w:rFonts w:asciiTheme="minorHAnsi" w:hAnsiTheme="minorHAnsi" w:cstheme="minorHAnsi"/>
        </w:rPr>
        <w:t>:</w:t>
      </w:r>
    </w:p>
    <w:p w14:paraId="3E6A135F" w14:textId="1E03F887" w:rsidR="00C16283" w:rsidRDefault="00C16283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7826301F" w14:textId="62159919" w:rsidR="00C16283" w:rsidRDefault="008E092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14:paraId="05076D83" w14:textId="1EC8EC49" w:rsidR="008E0926" w:rsidRDefault="008E0926" w:rsidP="0048051F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5862DCFE" w14:textId="02025D4E" w:rsidR="00B74F76" w:rsidRDefault="008E0926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14:paraId="644E40EA" w14:textId="77777777" w:rsidR="008A0738" w:rsidRPr="008A0738" w:rsidRDefault="008A0738" w:rsidP="008A0738">
      <w:pPr>
        <w:pStyle w:val="Standard"/>
        <w:spacing w:after="0" w:line="240" w:lineRule="auto"/>
        <w:rPr>
          <w:rFonts w:ascii="Times New Roman" w:hAnsi="Times New Roman" w:cs="Times New Roman"/>
        </w:rPr>
      </w:pPr>
    </w:p>
    <w:p w14:paraId="63C4E399" w14:textId="4165E15B" w:rsidR="00B74F76" w:rsidRDefault="00B74F76">
      <w:pPr>
        <w:pStyle w:val="Standard"/>
        <w:spacing w:after="0" w:line="240" w:lineRule="auto"/>
        <w:ind w:left="993"/>
      </w:pPr>
    </w:p>
    <w:p w14:paraId="135C50EE" w14:textId="1AF42C3A" w:rsidR="00B74F76" w:rsidRDefault="008A0738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188739580" behindDoc="0" locked="0" layoutInCell="1" allowOverlap="1" wp14:anchorId="4DD7CF61" wp14:editId="46E1E7F4">
                <wp:simplePos x="0" y="0"/>
                <wp:positionH relativeFrom="margin">
                  <wp:posOffset>-141051</wp:posOffset>
                </wp:positionH>
                <wp:positionV relativeFrom="paragraph">
                  <wp:posOffset>113597</wp:posOffset>
                </wp:positionV>
                <wp:extent cx="6914515" cy="1292415"/>
                <wp:effectExtent l="0" t="0" r="19685" b="22225"/>
                <wp:wrapNone/>
                <wp:docPr id="523819566" name="Rectangle : coins arrondis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14515" cy="1292415"/>
                        </a:xfrm>
                        <a:custGeom>
                          <a:avLst>
                            <a:gd name="f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10800"/>
                            <a:gd name="f11" fmla="val -2147483647"/>
                            <a:gd name="f12" fmla="val 2147483647"/>
                            <a:gd name="f13" fmla="abs f4"/>
                            <a:gd name="f14" fmla="abs f5"/>
                            <a:gd name="f15" fmla="abs f6"/>
                            <a:gd name="f16" fmla="*/ f8 1 180"/>
                            <a:gd name="f17" fmla="pin 0 f0 10800"/>
                            <a:gd name="f18" fmla="+- 0 0 f2"/>
                            <a:gd name="f19" fmla="?: f13 f4 1"/>
                            <a:gd name="f20" fmla="?: f14 f5 1"/>
                            <a:gd name="f21" fmla="?: f15 f6 1"/>
                            <a:gd name="f22" fmla="*/ f9 f16 1"/>
                            <a:gd name="f23" fmla="+- f7 f17 0"/>
                            <a:gd name="f24" fmla="*/ f19 1 21600"/>
                            <a:gd name="f25" fmla="*/ f20 1 21600"/>
                            <a:gd name="f26" fmla="*/ 21600 f19 1"/>
                            <a:gd name="f27" fmla="*/ 21600 f20 1"/>
                            <a:gd name="f28" fmla="+- 0 0 f22"/>
                            <a:gd name="f29" fmla="min f25 f24"/>
                            <a:gd name="f30" fmla="*/ f26 1 f21"/>
                            <a:gd name="f31" fmla="*/ f27 1 f21"/>
                            <a:gd name="f32" fmla="*/ f28 f1 1"/>
                            <a:gd name="f33" fmla="*/ f32 1 f8"/>
                            <a:gd name="f34" fmla="+- f31 0 f17"/>
                            <a:gd name="f35" fmla="+- f30 0 f17"/>
                            <a:gd name="f36" fmla="*/ f17 f29 1"/>
                            <a:gd name="f37" fmla="*/ f7 f29 1"/>
                            <a:gd name="f38" fmla="*/ f23 f29 1"/>
                            <a:gd name="f39" fmla="*/ f31 f29 1"/>
                            <a:gd name="f40" fmla="*/ f30 f29 1"/>
                            <a:gd name="f41" fmla="+- f33 0 f2"/>
                            <a:gd name="f42" fmla="+- f37 0 f38"/>
                            <a:gd name="f43" fmla="+- f38 0 f37"/>
                            <a:gd name="f44" fmla="*/ f34 f29 1"/>
                            <a:gd name="f45" fmla="*/ f35 f29 1"/>
                            <a:gd name="f46" fmla="cos 1 f41"/>
                            <a:gd name="f47" fmla="abs f42"/>
                            <a:gd name="f48" fmla="abs f43"/>
                            <a:gd name="f49" fmla="?: f42 f18 f2"/>
                            <a:gd name="f50" fmla="?: f42 f2 f18"/>
                            <a:gd name="f51" fmla="?: f42 f3 f2"/>
                            <a:gd name="f52" fmla="?: f42 f2 f3"/>
                            <a:gd name="f53" fmla="+- f39 0 f44"/>
                            <a:gd name="f54" fmla="?: f43 f18 f2"/>
                            <a:gd name="f55" fmla="?: f43 f2 f18"/>
                            <a:gd name="f56" fmla="+- f40 0 f45"/>
                            <a:gd name="f57" fmla="+- f44 0 f39"/>
                            <a:gd name="f58" fmla="+- f45 0 f40"/>
                            <a:gd name="f59" fmla="?: f42 0 f1"/>
                            <a:gd name="f60" fmla="?: f42 f1 0"/>
                            <a:gd name="f61" fmla="+- 0 0 f46"/>
                            <a:gd name="f62" fmla="?: f42 f52 f51"/>
                            <a:gd name="f63" fmla="?: f42 f51 f52"/>
                            <a:gd name="f64" fmla="?: f43 f50 f49"/>
                            <a:gd name="f65" fmla="abs f53"/>
                            <a:gd name="f66" fmla="?: f53 0 f1"/>
                            <a:gd name="f67" fmla="?: f53 f1 0"/>
                            <a:gd name="f68" fmla="?: f53 f54 f55"/>
                            <a:gd name="f69" fmla="abs f56"/>
                            <a:gd name="f70" fmla="abs f57"/>
                            <a:gd name="f71" fmla="?: f56 f18 f2"/>
                            <a:gd name="f72" fmla="?: f56 f2 f18"/>
                            <a:gd name="f73" fmla="?: f56 f3 f2"/>
                            <a:gd name="f74" fmla="?: f56 f2 f3"/>
                            <a:gd name="f75" fmla="abs f58"/>
                            <a:gd name="f76" fmla="?: f58 f18 f2"/>
                            <a:gd name="f77" fmla="?: f58 f2 f18"/>
                            <a:gd name="f78" fmla="?: f58 f60 f59"/>
                            <a:gd name="f79" fmla="?: f58 f59 f60"/>
                            <a:gd name="f80" fmla="*/ f17 f61 1"/>
                            <a:gd name="f81" fmla="?: f43 f63 f62"/>
                            <a:gd name="f82" fmla="?: f43 f67 f66"/>
                            <a:gd name="f83" fmla="?: f43 f66 f67"/>
                            <a:gd name="f84" fmla="?: f56 f74 f73"/>
                            <a:gd name="f85" fmla="?: f56 f73 f74"/>
                            <a:gd name="f86" fmla="?: f57 f72 f71"/>
                            <a:gd name="f87" fmla="?: f42 f78 f79"/>
                            <a:gd name="f88" fmla="?: f42 f76 f77"/>
                            <a:gd name="f89" fmla="*/ f80 3163 1"/>
                            <a:gd name="f90" fmla="?: f53 f82 f83"/>
                            <a:gd name="f91" fmla="?: f57 f85 f84"/>
                            <a:gd name="f92" fmla="*/ f89 1 7636"/>
                            <a:gd name="f93" fmla="+- f7 f92 0"/>
                            <a:gd name="f94" fmla="+- f30 0 f92"/>
                            <a:gd name="f95" fmla="+- f31 0 f92"/>
                            <a:gd name="f96" fmla="*/ f93 f29 1"/>
                            <a:gd name="f97" fmla="*/ f94 f29 1"/>
                            <a:gd name="f98" fmla="*/ f95 f29 1"/>
                          </a:gdLst>
                          <a:ahLst>
                            <a:ahXY gdRefX="f0" minX="f7" maxX="f10">
                              <a:pos x="f36" y="f37"/>
                            </a:ahXY>
                          </a:ahLst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96" t="f96" r="f97" b="f98"/>
                          <a:pathLst>
                            <a:path>
                              <a:moveTo>
                                <a:pt x="f38" y="f37"/>
                              </a:moveTo>
                              <a:arcTo wR="f47" hR="f48" stAng="f81" swAng="f64"/>
                              <a:lnTo>
                                <a:pt x="f37" y="f44"/>
                              </a:lnTo>
                              <a:arcTo wR="f48" hR="f65" stAng="f90" swAng="f68"/>
                              <a:lnTo>
                                <a:pt x="f45" y="f39"/>
                              </a:lnTo>
                              <a:arcTo wR="f69" hR="f70" stAng="f91" swAng="f86"/>
                              <a:lnTo>
                                <a:pt x="f40" y="f38"/>
                              </a:lnTo>
                              <a:arcTo wR="f75" hR="f47" stAng="f87" swAng="f88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2" cap="flat">
                          <a:solidFill>
                            <a:srgbClr val="F79646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54A5222F" w14:textId="2DA17136" w:rsidR="00B74F76" w:rsidRDefault="006B7782" w:rsidP="008A0738">
                            <w:pPr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  <w:t>Bilan de mon test après autocorrection</w:t>
                            </w:r>
                          </w:p>
                          <w:p w14:paraId="1A285351" w14:textId="77777777" w:rsidR="008A0738" w:rsidRDefault="008A0738" w:rsidP="008A0738">
                            <w:pPr>
                              <w:jc w:val="center"/>
                              <w:rPr>
                                <w:rFonts w:eastAsia="Arial Unicode MS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E1D4881" w14:textId="2D6002F3" w:rsidR="00B74F76" w:rsidRPr="008A0738" w:rsidRDefault="006B7782">
                            <w:pPr>
                              <w:tabs>
                                <w:tab w:val="left" w:pos="1134"/>
                                <w:tab w:val="left" w:pos="3402"/>
                                <w:tab w:val="left" w:pos="5812"/>
                                <w:tab w:val="left" w:pos="8364"/>
                              </w:tabs>
                              <w:jc w:val="both"/>
                              <w:rPr>
                                <w:rFonts w:eastAsia="Arial Unicode MS"/>
                                <w:b/>
                                <w:bCs/>
                              </w:rPr>
                            </w:pP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Exercice 1 :     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      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Exercice 2 : 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           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>Exercice 3 :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ab/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     </w:t>
                            </w:r>
                            <w:r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>Exercice 4</w:t>
                            </w:r>
                            <w:r w:rsidR="008A0738" w:rsidRPr="008A0738">
                              <w:rPr>
                                <w:rFonts w:eastAsia="Arial Unicode MS"/>
                                <w:b/>
                                <w:bCs/>
                              </w:rPr>
                              <w:t xml:space="preserve"> :                        Exercice 5 : </w:t>
                            </w:r>
                          </w:p>
                          <w:p w14:paraId="24735821" w14:textId="575DEF48" w:rsidR="00B74F76" w:rsidRDefault="008A0738" w:rsidP="008A0738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5D44564" wp14:editId="3F5DB050">
                                  <wp:extent cx="932400" cy="342000"/>
                                  <wp:effectExtent l="0" t="0" r="1270" b="1270"/>
                                  <wp:docPr id="1254860725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</w:t>
                            </w:r>
                            <w:r>
                              <w:t xml:space="preserve">         </w:t>
                            </w:r>
                            <w:r w:rsidR="006B7782">
                              <w:t xml:space="preserve">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597F1D0" wp14:editId="31245B8E">
                                  <wp:extent cx="932400" cy="342000"/>
                                  <wp:effectExtent l="0" t="0" r="1270" b="1270"/>
                                  <wp:docPr id="329672206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</w:t>
                            </w:r>
                            <w:r>
                              <w:t xml:space="preserve">    </w:t>
                            </w:r>
                            <w:r w:rsidR="006B7782">
                              <w:t xml:space="preserve">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2350F581" wp14:editId="73E715C6">
                                  <wp:extent cx="932400" cy="342000"/>
                                  <wp:effectExtent l="0" t="0" r="1270" b="1270"/>
                                  <wp:docPr id="1037096001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</w:t>
                            </w:r>
                            <w:r>
                              <w:t xml:space="preserve">    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44C2B37" wp14:editId="79228FEE">
                                  <wp:extent cx="932400" cy="342000"/>
                                  <wp:effectExtent l="0" t="0" r="1270" b="1270"/>
                                  <wp:docPr id="1109722154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</w:t>
                            </w:r>
                            <w:r>
                              <w:t xml:space="preserve"> </w:t>
                            </w:r>
                            <w:r w:rsidR="006B7782">
                              <w:t xml:space="preserve">   </w:t>
                            </w:r>
                            <w:r>
                              <w:t xml:space="preserve">  </w:t>
                            </w:r>
                            <w:r w:rsidR="006B7782">
                              <w:t xml:space="preserve">  </w:t>
                            </w:r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004F6E1E" wp14:editId="024036EA">
                                  <wp:extent cx="932400" cy="342000"/>
                                  <wp:effectExtent l="0" t="0" r="1270" b="1270"/>
                                  <wp:docPr id="919105459" name="Image 18" descr="L&amp;#39;évaluation en question – Lala aime sa classe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2400" cy="342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B7782">
                              <w:t xml:space="preserve">          </w:t>
                            </w:r>
                          </w:p>
                        </w:txbxContent>
                      </wps:txbx>
                      <wps:bodyPr vert="horz" wrap="square" lIns="91440" tIns="45720" rIns="91440" bIns="45720" anchor="ctr" anchorCtr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7CF61" id="Rectangle : coins arrondis 44" o:spid="_x0000_s1171" style="position:absolute;left:0;text-align:left;margin-left:-11.1pt;margin-top:8.95pt;width:544.45pt;height:101.75pt;z-index:1887395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coordsize="6914515,12924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" adj="-11796480,,5400" path="m215403,at,,430806,430806,215403,,,215403l,1077013at,861610,430806,1292416,,1077013,215403,1292416l6699113,1292415at6483710,861609,6914516,1292415,6699113,1292415,6914516,1077012l6914515,215403at6483709,,6914515,430806,6914515,215403,6699112,l215403,xe" strokecolor="#f79646" strokeweight=".70561mm">
                <v:stroke joinstyle="miter"/>
                <v:formulas/>
                <v:path arrowok="t" o:connecttype="custom" o:connectlocs="3457258,0;6914515,646208;3457258,1292415;0,646208" o:connectangles="270,0,90,180" textboxrect="63091,63091,6851424,1229324"/>
                <v:textbox>
                  <w:txbxContent>
                    <w:p w14:paraId="54A5222F" w14:textId="2DA17136" w:rsidR="00B74F76" w:rsidRDefault="006B7782" w:rsidP="008A073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Bilan de mon test</w:t>
                      </w:r>
                      <w:r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  <w:t> après autocorrection</w:t>
                      </w:r>
                    </w:p>
                    <w:p w14:paraId="1A285351" w14:textId="77777777" w:rsidR="008A0738" w:rsidRDefault="008A0738" w:rsidP="008A073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E1D4881" w14:textId="2D6002F3" w:rsidR="00B74F76" w:rsidRPr="008A0738" w:rsidRDefault="006B7782">
                      <w:pPr>
                        <w:tabs>
                          <w:tab w:val="left" w:pos="1134"/>
                          <w:tab w:val="left" w:pos="3402"/>
                          <w:tab w:val="left" w:pos="5812"/>
                          <w:tab w:val="left" w:pos="8364"/>
                        </w:tabs>
                        <w:jc w:val="both"/>
                        <w:rPr>
                          <w:rFonts w:eastAsia="Arial Unicode MS"/>
                          <w:b/>
                          <w:bCs/>
                        </w:rPr>
                      </w:pP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 xml:space="preserve">Exercice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 xml:space="preserve">1 :    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      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 xml:space="preserve">Exercice 2 :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           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>Exercice 3 :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ab/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     </w:t>
                      </w:r>
                      <w:r w:rsidRPr="008A0738">
                        <w:rPr>
                          <w:rFonts w:eastAsia="Arial Unicode MS"/>
                          <w:b/>
                          <w:bCs/>
                        </w:rPr>
                        <w:t>Exercice 4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 :                       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Exercice 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>5</w:t>
                      </w:r>
                      <w:r w:rsidR="008A0738" w:rsidRPr="008A0738">
                        <w:rPr>
                          <w:rFonts w:eastAsia="Arial Unicode MS"/>
                          <w:b/>
                          <w:bCs/>
                        </w:rPr>
                        <w:t xml:space="preserve"> : </w:t>
                      </w:r>
                    </w:p>
                    <w:p w14:paraId="24735821" w14:textId="575DEF48" w:rsidR="00B74F76" w:rsidRDefault="008A0738" w:rsidP="008A0738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5D44564" wp14:editId="3F5DB050">
                            <wp:extent cx="932400" cy="342000"/>
                            <wp:effectExtent l="0" t="0" r="1270" b="1270"/>
                            <wp:docPr id="1254860725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</w:t>
                      </w:r>
                      <w:r>
                        <w:t xml:space="preserve">         </w:t>
                      </w:r>
                      <w:r w:rsidR="006B7782">
                        <w:t xml:space="preserve">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597F1D0" wp14:editId="31245B8E">
                            <wp:extent cx="932400" cy="342000"/>
                            <wp:effectExtent l="0" t="0" r="1270" b="1270"/>
                            <wp:docPr id="329672206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 </w:t>
                      </w:r>
                      <w:r>
                        <w:t xml:space="preserve">    </w:t>
                      </w:r>
                      <w:r w:rsidR="006B7782">
                        <w:t xml:space="preserve">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2350F581" wp14:editId="73E715C6">
                            <wp:extent cx="932400" cy="342000"/>
                            <wp:effectExtent l="0" t="0" r="1270" b="1270"/>
                            <wp:docPr id="1037096001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</w:t>
                      </w:r>
                      <w:r w:rsidR="006B7782">
                        <w:t xml:space="preserve">  </w:t>
                      </w:r>
                      <w:r w:rsidR="006B7782">
                        <w:t xml:space="preserve"> </w:t>
                      </w:r>
                      <w:r>
                        <w:t xml:space="preserve">    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44C2B37" wp14:editId="79228FEE">
                            <wp:extent cx="932400" cy="342000"/>
                            <wp:effectExtent l="0" t="0" r="1270" b="1270"/>
                            <wp:docPr id="1109722154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</w:t>
                      </w:r>
                      <w:r w:rsidR="006B7782">
                        <w:t xml:space="preserve"> </w:t>
                      </w:r>
                      <w:r>
                        <w:t xml:space="preserve"> </w:t>
                      </w:r>
                      <w:r w:rsidR="006B7782">
                        <w:t xml:space="preserve">   </w:t>
                      </w:r>
                      <w:r>
                        <w:t xml:space="preserve">  </w:t>
                      </w:r>
                      <w:r w:rsidR="006B7782">
                        <w:t xml:space="preserve">  </w:t>
                      </w:r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004F6E1E" wp14:editId="024036EA">
                            <wp:extent cx="932400" cy="342000"/>
                            <wp:effectExtent l="0" t="0" r="1270" b="1270"/>
                            <wp:docPr id="919105459" name="Image 18" descr="L&amp;#39;évaluation en question – Lala aime sa classe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2400" cy="342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B7782">
                        <w:t xml:space="preserve">       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9986F6" w14:textId="307F33D4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37DB76AA" w14:textId="77777777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796435CA" w14:textId="77777777" w:rsidR="00B74F76" w:rsidRDefault="00B74F76">
      <w:pPr>
        <w:pStyle w:val="Standard"/>
        <w:spacing w:after="0" w:line="240" w:lineRule="auto"/>
        <w:ind w:left="993"/>
        <w:rPr>
          <w:rFonts w:ascii="Times New Roman" w:eastAsia="Arial Unicode MS" w:hAnsi="Times New Roman" w:cs="Times New Roman"/>
          <w:sz w:val="24"/>
          <w:szCs w:val="24"/>
          <w:lang w:eastAsia="fr-FR"/>
        </w:rPr>
      </w:pPr>
    </w:p>
    <w:p w14:paraId="14708504" w14:textId="77777777" w:rsidR="00B74F76" w:rsidRDefault="00B74F76">
      <w:pPr>
        <w:pStyle w:val="Standard"/>
      </w:pPr>
    </w:p>
    <w:sectPr w:rsidR="00B74F76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7DD6" w14:textId="77777777" w:rsidR="006B7782" w:rsidRDefault="006B7782">
      <w:r>
        <w:separator/>
      </w:r>
    </w:p>
  </w:endnote>
  <w:endnote w:type="continuationSeparator" w:id="0">
    <w:p w14:paraId="0AD16532" w14:textId="77777777" w:rsidR="006B7782" w:rsidRDefault="006B7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820CC" w14:textId="77777777" w:rsidR="006B7782" w:rsidRDefault="006B7782">
      <w:r>
        <w:rPr>
          <w:color w:val="000000"/>
        </w:rPr>
        <w:separator/>
      </w:r>
    </w:p>
  </w:footnote>
  <w:footnote w:type="continuationSeparator" w:id="0">
    <w:p w14:paraId="013C476D" w14:textId="77777777" w:rsidR="006B7782" w:rsidRDefault="006B7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43CEB"/>
    <w:multiLevelType w:val="multilevel"/>
    <w:tmpl w:val="691E2D58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" w15:restartNumberingAfterBreak="0">
    <w:nsid w:val="1EFE27DD"/>
    <w:multiLevelType w:val="multilevel"/>
    <w:tmpl w:val="0F7E9682"/>
    <w:styleLink w:val="WWNum2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4E12562F"/>
    <w:multiLevelType w:val="hybridMultilevel"/>
    <w:tmpl w:val="313888EE"/>
    <w:lvl w:ilvl="0" w:tplc="FCF4CD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25571"/>
    <w:multiLevelType w:val="multilevel"/>
    <w:tmpl w:val="150E243C"/>
    <w:lvl w:ilvl="0">
      <w:start w:val="1"/>
      <w:numFmt w:val="decimal"/>
      <w:lvlText w:val="%1."/>
      <w:lvlJc w:val="left"/>
      <w:pPr>
        <w:ind w:left="709" w:hanging="283"/>
      </w:pPr>
    </w:lvl>
    <w:lvl w:ilvl="1">
      <w:start w:val="1"/>
      <w:numFmt w:val="decimal"/>
      <w:lvlText w:val="%2."/>
      <w:lvlJc w:val="left"/>
      <w:pPr>
        <w:ind w:left="1418" w:hanging="283"/>
      </w:pPr>
    </w:lvl>
    <w:lvl w:ilvl="2">
      <w:start w:val="1"/>
      <w:numFmt w:val="decimal"/>
      <w:lvlText w:val="%3."/>
      <w:lvlJc w:val="left"/>
      <w:pPr>
        <w:ind w:left="2127" w:hanging="283"/>
      </w:pPr>
    </w:lvl>
    <w:lvl w:ilvl="3">
      <w:start w:val="1"/>
      <w:numFmt w:val="decimal"/>
      <w:lvlText w:val="%4."/>
      <w:lvlJc w:val="left"/>
      <w:pPr>
        <w:ind w:left="2836" w:hanging="283"/>
      </w:pPr>
    </w:lvl>
    <w:lvl w:ilvl="4">
      <w:start w:val="1"/>
      <w:numFmt w:val="decimal"/>
      <w:lvlText w:val="%5."/>
      <w:lvlJc w:val="left"/>
      <w:pPr>
        <w:ind w:left="3545" w:hanging="283"/>
      </w:pPr>
    </w:lvl>
    <w:lvl w:ilvl="5">
      <w:start w:val="1"/>
      <w:numFmt w:val="decimal"/>
      <w:lvlText w:val="%6."/>
      <w:lvlJc w:val="left"/>
      <w:pPr>
        <w:ind w:left="4254" w:hanging="283"/>
      </w:pPr>
    </w:lvl>
    <w:lvl w:ilvl="6">
      <w:start w:val="1"/>
      <w:numFmt w:val="decimal"/>
      <w:lvlText w:val="%7."/>
      <w:lvlJc w:val="left"/>
      <w:pPr>
        <w:ind w:left="4963" w:hanging="283"/>
      </w:pPr>
    </w:lvl>
    <w:lvl w:ilvl="7">
      <w:start w:val="1"/>
      <w:numFmt w:val="decimal"/>
      <w:lvlText w:val="%8."/>
      <w:lvlJc w:val="left"/>
      <w:pPr>
        <w:ind w:left="5672" w:hanging="283"/>
      </w:pPr>
    </w:lvl>
    <w:lvl w:ilvl="8">
      <w:start w:val="1"/>
      <w:numFmt w:val="decimal"/>
      <w:lvlText w:val="%9."/>
      <w:lvlJc w:val="left"/>
      <w:pPr>
        <w:ind w:left="6381" w:hanging="283"/>
      </w:pPr>
    </w:lvl>
  </w:abstractNum>
  <w:num w:numId="1" w16cid:durableId="2019430221">
    <w:abstractNumId w:val="0"/>
  </w:num>
  <w:num w:numId="2" w16cid:durableId="1332444215">
    <w:abstractNumId w:val="1"/>
  </w:num>
  <w:num w:numId="3" w16cid:durableId="1043749194">
    <w:abstractNumId w:val="3"/>
  </w:num>
  <w:num w:numId="4" w16cid:durableId="2119905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attachedTemplate r:id="rId1"/>
  <w:defaultTabStop w:val="708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F76"/>
    <w:rsid w:val="001020E2"/>
    <w:rsid w:val="00180ACF"/>
    <w:rsid w:val="00310F22"/>
    <w:rsid w:val="00475F98"/>
    <w:rsid w:val="0048051F"/>
    <w:rsid w:val="006B7782"/>
    <w:rsid w:val="008A0738"/>
    <w:rsid w:val="008E0926"/>
    <w:rsid w:val="00A41DBA"/>
    <w:rsid w:val="00A9206E"/>
    <w:rsid w:val="00B74F76"/>
    <w:rsid w:val="00C16283"/>
    <w:rsid w:val="00D80CD7"/>
    <w:rsid w:val="00EE6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0F4D7"/>
  <w15:docId w15:val="{4683C079-17C8-41C3-826A-B9C65A1B9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fr-F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link w:val="StandardCar"/>
    <w:pPr>
      <w:widowControl/>
      <w:suppressAutoHyphens/>
      <w:spacing w:after="160" w:line="25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Paragraphedeliste">
    <w:name w:val="List Paragraph"/>
    <w:basedOn w:val="Standard"/>
    <w:pPr>
      <w:ind w:left="720"/>
    </w:pPr>
  </w:style>
  <w:style w:type="paragraph" w:styleId="Textedebulles">
    <w:name w:val="Balloon Text"/>
    <w:basedOn w:val="Standard"/>
    <w:pPr>
      <w:spacing w:after="0" w:line="240" w:lineRule="auto"/>
    </w:pPr>
    <w:rPr>
      <w:rFonts w:ascii="Tahoma" w:eastAsia="Tahoma" w:hAnsi="Tahoma"/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Textedelespacerserv">
    <w:name w:val="Placeholder Text"/>
    <w:basedOn w:val="Policepardfaut"/>
    <w:rPr>
      <w:color w:val="808080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paragraph" w:customStyle="1" w:styleId="Gdmath">
    <w:name w:val="Gdmath"/>
    <w:basedOn w:val="Standard"/>
    <w:link w:val="GdmathCar"/>
    <w:rsid w:val="0048051F"/>
    <w:pPr>
      <w:spacing w:after="0" w:line="240" w:lineRule="auto"/>
      <w:jc w:val="center"/>
    </w:pPr>
    <w:rPr>
      <w:rFonts w:ascii="Arial" w:hAnsi="Arial" w:cs="Arial"/>
      <w:bCs/>
      <w:color w:val="000000"/>
      <w:sz w:val="20"/>
      <w:szCs w:val="36"/>
    </w:rPr>
  </w:style>
  <w:style w:type="character" w:customStyle="1" w:styleId="StandardCar">
    <w:name w:val="Standard Car"/>
    <w:basedOn w:val="Policepardfaut"/>
    <w:link w:val="Standard"/>
    <w:rsid w:val="0048051F"/>
  </w:style>
  <w:style w:type="character" w:customStyle="1" w:styleId="GdmathCar">
    <w:name w:val="Gdmath Car"/>
    <w:basedOn w:val="StandardCar"/>
    <w:link w:val="Gdmath"/>
    <w:rsid w:val="0048051F"/>
    <w:rPr>
      <w:rFonts w:ascii="Arial" w:hAnsi="Arial" w:cs="Arial"/>
      <w:bCs/>
      <w:color w:val="000000"/>
      <w:sz w:val="20"/>
      <w:szCs w:val="36"/>
    </w:rPr>
  </w:style>
  <w:style w:type="table" w:styleId="Grilledutableau">
    <w:name w:val="Table Grid"/>
    <w:basedOn w:val="TableauNormal"/>
    <w:uiPriority w:val="39"/>
    <w:rsid w:val="00310F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Aucuneliste"/>
    <w:pPr>
      <w:numPr>
        <w:numId w:val="1"/>
      </w:numPr>
    </w:pPr>
  </w:style>
  <w:style w:type="numbering" w:customStyle="1" w:styleId="WWNum2">
    <w:name w:val="WWNum2"/>
    <w:basedOn w:val="Aucuneliste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nma\Desktop\ABBF560F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ABBF560F</Template>
  <TotalTime>5</TotalTime>
  <Pages>1</Pages>
  <Words>109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laurent cazabat</dc:creator>
  <cp:lastModifiedBy>Frédéric Bonmatin</cp:lastModifiedBy>
  <cp:revision>5</cp:revision>
  <cp:lastPrinted>2021-11-25T11:09:00Z</cp:lastPrinted>
  <dcterms:created xsi:type="dcterms:W3CDTF">2026-03-09T10:15:00Z</dcterms:created>
  <dcterms:modified xsi:type="dcterms:W3CDTF">2026-03-09T21:16:00Z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